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1D3E11"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576BCD">
        <w:rPr>
          <w:b/>
          <w:noProof/>
          <w:sz w:val="24"/>
          <w:lang w:eastAsia="zh-CN"/>
        </w:rPr>
        <w:t>10</w:t>
      </w:r>
      <w:r w:rsidR="001E41F3">
        <w:rPr>
          <w:b/>
          <w:i/>
          <w:noProof/>
          <w:sz w:val="28"/>
        </w:rPr>
        <w:tab/>
      </w:r>
      <w:r w:rsidR="007C5A61" w:rsidRPr="007C5A61">
        <w:rPr>
          <w:b/>
          <w:noProof/>
          <w:sz w:val="24"/>
          <w:lang w:eastAsia="zh-CN"/>
        </w:rPr>
        <w:t>R4-2</w:t>
      </w:r>
      <w:r w:rsidR="003158AA">
        <w:rPr>
          <w:b/>
          <w:noProof/>
          <w:sz w:val="24"/>
          <w:lang w:eastAsia="zh-CN"/>
        </w:rPr>
        <w:t>40</w:t>
      </w:r>
      <w:r w:rsidR="00912983">
        <w:rPr>
          <w:b/>
          <w:noProof/>
          <w:sz w:val="24"/>
          <w:lang w:eastAsia="zh-CN"/>
        </w:rPr>
        <w:t>0939</w:t>
      </w:r>
      <w:r>
        <w:t xml:space="preserve"> </w:t>
      </w:r>
    </w:p>
    <w:p w14:paraId="7CB45193" w14:textId="0E24B36C" w:rsidR="001E41F3" w:rsidRDefault="00655E23" w:rsidP="005E2C44">
      <w:pPr>
        <w:pStyle w:val="CRCoverPage"/>
        <w:outlineLvl w:val="0"/>
        <w:rPr>
          <w:b/>
          <w:noProof/>
          <w:sz w:val="24"/>
          <w:lang w:eastAsia="zh-CN"/>
        </w:rPr>
      </w:pPr>
      <w:r w:rsidRPr="00655E23">
        <w:rPr>
          <w:b/>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3CC29"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w:t>
            </w:r>
            <w:r w:rsidR="00E93C5A">
              <w:rPr>
                <w:b/>
                <w:sz w:val="28"/>
                <w:szCs w:val="28"/>
                <w:lang w:eastAsia="zh-CN"/>
              </w:rPr>
              <w:t>307</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3E9C8B08" w:rsidR="001E41F3" w:rsidRPr="00E3002E" w:rsidRDefault="00912983" w:rsidP="00106A2D">
            <w:pPr>
              <w:pStyle w:val="CRCoverPage"/>
              <w:spacing w:after="0"/>
              <w:rPr>
                <w:noProof/>
                <w:color w:val="FF0000"/>
                <w:lang w:eastAsia="zh-CN"/>
              </w:rPr>
            </w:pPr>
            <w:r w:rsidRPr="00912983">
              <w:rPr>
                <w:rFonts w:hint="eastAsia"/>
                <w:noProof/>
                <w:lang w:eastAsia="zh-CN"/>
              </w:rPr>
              <w:t>0</w:t>
            </w:r>
            <w:r w:rsidRPr="00912983">
              <w:rPr>
                <w:noProof/>
                <w:lang w:eastAsia="zh-CN"/>
              </w:rPr>
              <w:t>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11FB5" w:rsidR="001E41F3" w:rsidRPr="00DD1BDE" w:rsidRDefault="00EA4812" w:rsidP="007D1C2D">
            <w:pPr>
              <w:pStyle w:val="CRCoverPage"/>
              <w:spacing w:after="0"/>
              <w:jc w:val="center"/>
              <w:rPr>
                <w:b/>
                <w:noProof/>
                <w:sz w:val="28"/>
                <w:szCs w:val="28"/>
                <w:lang w:eastAsia="zh-CN"/>
              </w:rPr>
            </w:pPr>
            <w:r>
              <w:rPr>
                <w:b/>
                <w:sz w:val="28"/>
                <w:szCs w:val="28"/>
                <w:lang w:eastAsia="zh-CN"/>
              </w:rPr>
              <w:t>1</w:t>
            </w:r>
            <w:r w:rsidR="003A7A5B">
              <w:rPr>
                <w:b/>
                <w:sz w:val="28"/>
                <w:szCs w:val="28"/>
                <w:lang w:eastAsia="zh-CN"/>
              </w:rPr>
              <w:t>7</w:t>
            </w:r>
            <w:r w:rsidR="007D3785" w:rsidRPr="00DD1BDE">
              <w:rPr>
                <w:rFonts w:hint="eastAsia"/>
                <w:b/>
                <w:sz w:val="28"/>
                <w:szCs w:val="28"/>
                <w:lang w:eastAsia="zh-CN"/>
              </w:rPr>
              <w:t>.</w:t>
            </w:r>
            <w:r>
              <w:rPr>
                <w:b/>
                <w:sz w:val="28"/>
                <w:szCs w:val="28"/>
                <w:lang w:eastAsia="zh-CN"/>
              </w:rPr>
              <w:t>1</w:t>
            </w:r>
            <w:r w:rsidR="003A7A5B">
              <w:rPr>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90B5" w:rsidR="001E41F3" w:rsidRDefault="00F13891">
            <w:pPr>
              <w:pStyle w:val="CRCoverPage"/>
              <w:spacing w:after="0"/>
              <w:ind w:left="100"/>
              <w:rPr>
                <w:noProof/>
              </w:rPr>
            </w:pPr>
            <w:r w:rsidRPr="00F13891">
              <w:t>CR to R1</w:t>
            </w:r>
            <w:r w:rsidR="004D202A">
              <w:t>7</w:t>
            </w:r>
            <w:r w:rsidRPr="00F13891">
              <w:t xml:space="preserve"> 38.307 Release independent requirements for 2CC 1Tx-2Tx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5983C" w:rsidR="001E41F3" w:rsidRDefault="00DD7F0E" w:rsidP="00877A41">
            <w:pPr>
              <w:pStyle w:val="CRCoverPage"/>
              <w:spacing w:after="0"/>
              <w:ind w:left="100"/>
              <w:rPr>
                <w:noProof/>
              </w:rPr>
            </w:pPr>
            <w:r w:rsidRPr="00DD7F0E">
              <w:rPr>
                <w:noProof/>
              </w:rPr>
              <w:t>DL_intrpt_combos_TxSW_R1</w:t>
            </w:r>
            <w:r w:rsidR="0007399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58719" w:rsidR="001E41F3" w:rsidRDefault="00877A41" w:rsidP="000A4C1E">
            <w:pPr>
              <w:pStyle w:val="CRCoverPage"/>
              <w:spacing w:after="0"/>
              <w:ind w:left="100"/>
              <w:rPr>
                <w:noProof/>
                <w:lang w:eastAsia="zh-CN"/>
              </w:rPr>
            </w:pPr>
            <w:r>
              <w:rPr>
                <w:rFonts w:hint="eastAsia"/>
                <w:lang w:eastAsia="zh-CN"/>
              </w:rPr>
              <w:t>202</w:t>
            </w:r>
            <w:r w:rsidR="00DC65C4">
              <w:rPr>
                <w:lang w:eastAsia="zh-CN"/>
              </w:rPr>
              <w:t>4</w:t>
            </w:r>
            <w:r>
              <w:rPr>
                <w:rFonts w:hint="eastAsia"/>
                <w:lang w:eastAsia="zh-CN"/>
              </w:rPr>
              <w:t>-</w:t>
            </w:r>
            <w:r w:rsidR="00DC65C4">
              <w:rPr>
                <w:lang w:eastAsia="zh-CN"/>
              </w:rPr>
              <w:t>02</w:t>
            </w:r>
            <w:r>
              <w:rPr>
                <w:rFonts w:hint="eastAsia"/>
                <w:lang w:eastAsia="zh-CN"/>
              </w:rPr>
              <w:t>-</w:t>
            </w:r>
            <w:r w:rsidR="00345169">
              <w:rPr>
                <w:lang w:eastAsia="zh-CN"/>
              </w:rPr>
              <w:t>0</w:t>
            </w:r>
            <w:r w:rsidR="00DC65C4">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58FF8" w:rsidR="001E41F3" w:rsidRDefault="000E57C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4DEB7" w:rsidR="001E41F3" w:rsidRDefault="00877A41" w:rsidP="000A4C1E">
            <w:pPr>
              <w:pStyle w:val="CRCoverPage"/>
              <w:spacing w:after="0"/>
              <w:ind w:left="100"/>
              <w:rPr>
                <w:noProof/>
                <w:lang w:eastAsia="zh-CN"/>
              </w:rPr>
            </w:pPr>
            <w:r>
              <w:rPr>
                <w:rFonts w:hint="eastAsia"/>
                <w:lang w:eastAsia="zh-CN"/>
              </w:rPr>
              <w:t>Rel-1</w:t>
            </w:r>
            <w:r w:rsidR="0007399F">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C42926" w:rsidR="001E41F3" w:rsidRDefault="00762E95" w:rsidP="00762E95">
            <w:pPr>
              <w:pStyle w:val="CRCoverPage"/>
              <w:spacing w:after="0"/>
              <w:ind w:left="100"/>
              <w:rPr>
                <w:noProof/>
              </w:rPr>
            </w:pPr>
            <w:r>
              <w:rPr>
                <w:rFonts w:cs="Arial" w:hint="eastAsia"/>
                <w:szCs w:val="21"/>
                <w:lang w:val="en-US" w:eastAsia="zh-CN"/>
              </w:rPr>
              <w:t>Th</w:t>
            </w:r>
            <w:r w:rsidR="00F879FE">
              <w:rPr>
                <w:rFonts w:cs="Arial" w:hint="eastAsia"/>
                <w:szCs w:val="21"/>
                <w:lang w:val="en-US" w:eastAsia="zh-CN"/>
              </w:rPr>
              <w:t>is</w:t>
            </w:r>
            <w:r>
              <w:rPr>
                <w:rFonts w:cs="Arial" w:hint="eastAsia"/>
                <w:szCs w:val="21"/>
                <w:lang w:val="en-US" w:eastAsia="zh-CN"/>
              </w:rPr>
              <w:t xml:space="preserve"> CR</w:t>
            </w:r>
            <w:r w:rsidR="001C621D">
              <w:rPr>
                <w:rFonts w:cs="Arial" w:hint="eastAsia"/>
                <w:szCs w:val="21"/>
                <w:lang w:val="en-US" w:eastAsia="zh-CN"/>
              </w:rPr>
              <w:t xml:space="preserve"> aims to capture the</w:t>
            </w:r>
            <w:r w:rsidR="00273A9E">
              <w:rPr>
                <w:rFonts w:cs="Arial" w:hint="eastAsia"/>
                <w:szCs w:val="21"/>
                <w:lang w:val="en-US" w:eastAsia="zh-CN"/>
              </w:rPr>
              <w:t xml:space="preserve"> </w:t>
            </w:r>
            <w:r w:rsidR="00F879FE">
              <w:rPr>
                <w:rFonts w:cs="Arial" w:hint="eastAsia"/>
                <w:szCs w:val="21"/>
                <w:lang w:val="en-US" w:eastAsia="zh-CN"/>
              </w:rPr>
              <w:t>r</w:t>
            </w:r>
            <w:r w:rsidR="00F879FE" w:rsidRPr="00F879FE">
              <w:rPr>
                <w:rFonts w:cs="Arial"/>
                <w:szCs w:val="21"/>
                <w:lang w:val="en-US" w:eastAsia="zh-CN"/>
              </w:rPr>
              <w:t>elease independent requirements for 2CC 1Tx-2Tx switching</w:t>
            </w:r>
            <w:r w:rsidR="00F879FE" w:rsidRPr="00F879FE">
              <w:rPr>
                <w:rFonts w:cs="Arial" w:hint="eastAsia"/>
                <w:szCs w:val="21"/>
                <w:lang w:val="en-US" w:eastAsia="zh-CN"/>
              </w:rPr>
              <w:t xml:space="preserve"> </w:t>
            </w:r>
            <w:r w:rsidR="006C287F">
              <w:rPr>
                <w:rFonts w:cs="Arial" w:hint="eastAsia"/>
                <w:szCs w:val="21"/>
                <w:lang w:val="en-US" w:eastAsia="zh-CN"/>
              </w:rPr>
              <w:t xml:space="preserve">into </w:t>
            </w:r>
            <w:r w:rsidR="00D40392">
              <w:rPr>
                <w:rFonts w:cs="Arial" w:hint="eastAsia"/>
                <w:szCs w:val="21"/>
                <w:lang w:val="en-US" w:eastAsia="zh-CN"/>
              </w:rPr>
              <w:t>R</w:t>
            </w:r>
            <w:r w:rsidR="00D40392">
              <w:rPr>
                <w:rFonts w:cs="Arial"/>
                <w:szCs w:val="21"/>
                <w:lang w:val="en-US" w:eastAsia="zh-CN"/>
              </w:rPr>
              <w:t>1</w:t>
            </w:r>
            <w:r w:rsidR="002F3383">
              <w:rPr>
                <w:rFonts w:cs="Arial"/>
                <w:szCs w:val="21"/>
                <w:lang w:val="en-US" w:eastAsia="zh-CN"/>
              </w:rPr>
              <w:t>7</w:t>
            </w:r>
            <w:r w:rsidR="00D40392">
              <w:rPr>
                <w:rFonts w:cs="Arial"/>
                <w:szCs w:val="21"/>
                <w:lang w:val="en-US" w:eastAsia="zh-CN"/>
              </w:rPr>
              <w:t xml:space="preserve"> </w:t>
            </w:r>
            <w:r w:rsidR="00F879FE" w:rsidRPr="00F13891">
              <w:t>38.307</w:t>
            </w:r>
            <w:r w:rsidR="006C287F">
              <w:rPr>
                <w:rFonts w:cs="Arial" w:hint="eastAsia"/>
                <w:szCs w:val="21"/>
                <w:lang w:val="en-US" w:eastAsia="zh-CN"/>
              </w:rPr>
              <w:t xml:space="preserve"> spec</w:t>
            </w:r>
            <w:r w:rsidR="00E36A5A">
              <w:rPr>
                <w:rFonts w:cs="Arial" w:hint="eastAsia"/>
                <w:szCs w:val="21"/>
                <w:lang w:val="en-US" w:eastAsia="zh-CN"/>
              </w:rPr>
              <w:t>.</w:t>
            </w:r>
            <w:r w:rsidR="006C287F">
              <w:rPr>
                <w:rFonts w:cs="Arial" w:hint="eastAsia"/>
                <w:szCs w:val="21"/>
                <w:lang w:val="en-US" w:eastAsia="zh-CN"/>
              </w:rPr>
              <w:t xml:space="preserve"> </w:t>
            </w:r>
            <w:r w:rsidR="0094218E">
              <w:rPr>
                <w:rFonts w:cs="Arial"/>
                <w:szCs w:val="21"/>
                <w:lang w:val="en-US" w:eastAsia="zh-CN"/>
              </w:rPr>
              <w:t>The release independent requirements for</w:t>
            </w:r>
            <w:r w:rsidR="0094218E">
              <w:t xml:space="preserve"> 1Tx-2Tx switching and 2Tx-2Tx switching have been introduced into R18 38.307 by agreed CR R4-2321800. However, the </w:t>
            </w:r>
            <w:r w:rsidR="0094218E" w:rsidRPr="00F879FE">
              <w:rPr>
                <w:rFonts w:cs="Arial"/>
                <w:szCs w:val="21"/>
                <w:lang w:val="en-US" w:eastAsia="zh-CN"/>
              </w:rPr>
              <w:t>2CC 1Tx-2Tx switching</w:t>
            </w:r>
            <w:r w:rsidR="0094218E">
              <w:rPr>
                <w:rFonts w:cs="Arial"/>
                <w:szCs w:val="21"/>
                <w:lang w:val="en-US" w:eastAsia="zh-CN"/>
              </w:rPr>
              <w:t xml:space="preserve"> was missing in R17 38.307.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2533631E" w:rsidR="00723B5F" w:rsidRDefault="002B670F" w:rsidP="00723B5F">
            <w:pPr>
              <w:pStyle w:val="CRCoverPage"/>
              <w:spacing w:after="0"/>
              <w:ind w:left="100"/>
              <w:rPr>
                <w:noProof/>
                <w:lang w:eastAsia="zh-CN"/>
              </w:rPr>
            </w:pPr>
            <w:r>
              <w:rPr>
                <w:rFonts w:cs="Arial" w:hint="eastAsia"/>
                <w:szCs w:val="21"/>
                <w:lang w:eastAsia="zh-CN"/>
              </w:rPr>
              <w:t xml:space="preserve">Introduce </w:t>
            </w:r>
            <w:r w:rsidR="00E44E18">
              <w:rPr>
                <w:rFonts w:cs="Arial" w:hint="eastAsia"/>
                <w:szCs w:val="21"/>
                <w:lang w:val="en-US" w:eastAsia="zh-CN"/>
              </w:rPr>
              <w:t>r</w:t>
            </w:r>
            <w:r w:rsidR="00E44E18" w:rsidRPr="00F879FE">
              <w:rPr>
                <w:rFonts w:cs="Arial"/>
                <w:szCs w:val="21"/>
                <w:lang w:val="en-US" w:eastAsia="zh-CN"/>
              </w:rPr>
              <w:t>elease independent requirements</w:t>
            </w:r>
            <w:r w:rsidR="00081332">
              <w:rPr>
                <w:rFonts w:cs="Arial"/>
                <w:szCs w:val="21"/>
                <w:lang w:eastAsia="zh-CN"/>
              </w:rPr>
              <w:t xml:space="preserve"> </w:t>
            </w:r>
            <w:r w:rsidR="00081332">
              <w:rPr>
                <w:rFonts w:cs="Arial" w:hint="eastAsia"/>
                <w:szCs w:val="21"/>
                <w:lang w:eastAsia="zh-CN"/>
              </w:rPr>
              <w:t>including</w:t>
            </w:r>
            <w:r w:rsidR="000521FA" w:rsidRPr="000521FA">
              <w:rPr>
                <w:rFonts w:cs="Arial"/>
                <w:szCs w:val="21"/>
                <w:lang w:eastAsia="zh-CN"/>
              </w:rPr>
              <w:t xml:space="preserve"> the DL interruption and time mask requirements</w:t>
            </w:r>
            <w:r w:rsidR="0031382A">
              <w:rPr>
                <w:rFonts w:cs="Arial"/>
                <w:szCs w:val="21"/>
                <w:lang w:eastAsia="zh-CN"/>
              </w:rPr>
              <w:t xml:space="preserve"> </w:t>
            </w:r>
            <w:r w:rsidR="0031382A">
              <w:rPr>
                <w:rFonts w:cs="Arial" w:hint="eastAsia"/>
                <w:szCs w:val="21"/>
                <w:lang w:eastAsia="zh-CN"/>
              </w:rPr>
              <w:t>for</w:t>
            </w:r>
            <w:r w:rsidR="0031382A">
              <w:rPr>
                <w:rFonts w:cs="Arial"/>
                <w:szCs w:val="21"/>
                <w:lang w:eastAsia="zh-CN"/>
              </w:rPr>
              <w:t xml:space="preserve"> </w:t>
            </w:r>
            <w:bookmarkStart w:id="1" w:name="OLE_LINK1"/>
            <w:r w:rsidR="0031382A" w:rsidRPr="00F879FE">
              <w:rPr>
                <w:rFonts w:cs="Arial"/>
                <w:szCs w:val="21"/>
                <w:lang w:val="en-US" w:eastAsia="zh-CN"/>
              </w:rPr>
              <w:t>2CC 1Tx-2Tx switching</w:t>
            </w:r>
            <w:bookmarkEnd w:id="1"/>
            <w:r w:rsidR="00300D08">
              <w:rPr>
                <w:rFonts w:cs="Arial"/>
                <w:szCs w:val="21"/>
                <w:lang w:val="en-US" w:eastAsia="zh-CN"/>
              </w:rPr>
              <w:t xml:space="preserve"> into R17 38.307.</w:t>
            </w:r>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6C1FE" w:rsidR="00C479C3" w:rsidRPr="00FD370F" w:rsidRDefault="00B60BEA" w:rsidP="00E36A5A">
            <w:pPr>
              <w:pStyle w:val="CRCoverPage"/>
              <w:spacing w:after="0"/>
              <w:ind w:left="100"/>
              <w:rPr>
                <w:noProof/>
                <w:szCs w:val="21"/>
                <w:lang w:eastAsia="zh-CN"/>
              </w:rPr>
            </w:pPr>
            <w:r w:rsidRPr="00B2421C">
              <w:rPr>
                <w:noProof/>
                <w:szCs w:val="21"/>
                <w:lang w:eastAsia="zh-CN"/>
              </w:rPr>
              <w:t xml:space="preserve">The </w:t>
            </w:r>
            <w:r w:rsidR="0031382A" w:rsidRPr="00F879FE">
              <w:rPr>
                <w:rFonts w:cs="Arial"/>
                <w:szCs w:val="21"/>
                <w:lang w:val="en-US" w:eastAsia="zh-CN"/>
              </w:rPr>
              <w:t>2CC 1Tx-2Tx switching</w:t>
            </w:r>
            <w:r w:rsidR="00E865D4">
              <w:rPr>
                <w:rFonts w:hint="eastAsia"/>
                <w:noProof/>
                <w:szCs w:val="21"/>
                <w:lang w:eastAsia="zh-CN"/>
              </w:rPr>
              <w:t xml:space="preserve"> </w:t>
            </w:r>
            <w:r w:rsidR="0031382A">
              <w:rPr>
                <w:noProof/>
                <w:szCs w:val="21"/>
                <w:lang w:eastAsia="zh-CN"/>
              </w:rPr>
              <w:t>can</w:t>
            </w:r>
            <w:r w:rsidR="00E36A5A">
              <w:rPr>
                <w:rFonts w:hint="eastAsia"/>
                <w:noProof/>
                <w:szCs w:val="21"/>
                <w:lang w:eastAsia="zh-CN"/>
              </w:rPr>
              <w:t xml:space="preserve"> not</w:t>
            </w:r>
            <w:r w:rsidR="0031382A">
              <w:rPr>
                <w:noProof/>
                <w:szCs w:val="21"/>
                <w:lang w:eastAsia="zh-CN"/>
              </w:rPr>
              <w:t xml:space="preserve"> support release independence from Rel-16</w:t>
            </w:r>
            <w:r w:rsidR="00300D08">
              <w:rPr>
                <w:noProof/>
                <w:szCs w:val="21"/>
                <w:lang w:eastAsia="zh-CN"/>
              </w:rPr>
              <w:t xml:space="preserve"> for R17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CDA96" w:rsidR="001E41F3" w:rsidRDefault="00270B99" w:rsidP="00A047ED">
            <w:pPr>
              <w:pStyle w:val="CRCoverPage"/>
              <w:spacing w:after="0"/>
              <w:ind w:left="100"/>
              <w:rPr>
                <w:noProof/>
                <w:lang w:eastAsia="zh-CN"/>
              </w:rPr>
            </w:pPr>
            <w:r>
              <w:rPr>
                <w:noProof/>
                <w:lang w:eastAsia="zh-CN"/>
              </w:rPr>
              <w:t xml:space="preserve">Sub clause </w:t>
            </w:r>
            <w:r w:rsidR="00A93B49">
              <w:rPr>
                <w:rFonts w:hint="eastAsia"/>
                <w:noProof/>
                <w:lang w:eastAsia="zh-CN"/>
              </w:rPr>
              <w:t>5.2.</w:t>
            </w:r>
            <w:r w:rsidR="006E176E">
              <w:rPr>
                <w:rFonts w:hint="eastAsia"/>
                <w:noProof/>
                <w:lang w:eastAsia="zh-CN"/>
              </w:rPr>
              <w:t>2</w:t>
            </w:r>
            <w:r w:rsidR="00F64794">
              <w:rPr>
                <w:noProof/>
                <w:lang w:eastAsia="zh-CN"/>
              </w:rPr>
              <w:t xml:space="preserve">, </w:t>
            </w:r>
            <w:r w:rsidR="002C51A2">
              <w:rPr>
                <w:noProof/>
                <w:lang w:eastAsia="zh-CN"/>
              </w:rPr>
              <w:t xml:space="preserve">5.3, </w:t>
            </w:r>
            <w:r w:rsidR="00F64794">
              <w:rPr>
                <w:noProof/>
                <w:lang w:eastAsia="zh-CN"/>
              </w:rPr>
              <w:t>8.1.2</w:t>
            </w:r>
            <w:r w:rsidR="00BA18EA">
              <w:rPr>
                <w:noProof/>
                <w:lang w:eastAsia="zh-CN"/>
              </w:rPr>
              <w:t>.1</w:t>
            </w:r>
            <w:r w:rsidR="00F64794">
              <w:rPr>
                <w:noProof/>
                <w:lang w:eastAsia="zh-CN"/>
              </w:rPr>
              <w:t xml:space="preserve">, </w:t>
            </w:r>
            <w:r>
              <w:rPr>
                <w:noProof/>
                <w:lang w:eastAsia="zh-CN"/>
              </w:rPr>
              <w:t xml:space="preserve">new sub clause </w:t>
            </w:r>
            <w:r w:rsidR="00F64794">
              <w:rPr>
                <w:noProof/>
                <w:lang w:eastAsia="zh-CN"/>
              </w:rPr>
              <w:t>B</w:t>
            </w:r>
            <w:r w:rsidR="00D926D3">
              <w:rPr>
                <w:noProof/>
                <w:lang w:eastAsia="zh-CN"/>
              </w:rPr>
              <w:t>.</w:t>
            </w:r>
            <w:r w:rsidR="00F64794">
              <w:rPr>
                <w:noProof/>
                <w:lang w:eastAsia="zh-CN"/>
              </w:rPr>
              <w:t>4.</w:t>
            </w:r>
            <w:r>
              <w:rPr>
                <w:noProof/>
                <w:lang w:eastAsia="zh-CN"/>
              </w:rPr>
              <w:t>14</w:t>
            </w:r>
            <w:r w:rsidR="00F64794">
              <w:rPr>
                <w:noProof/>
                <w:lang w:eastAsia="zh-CN"/>
              </w:rPr>
              <w:t>, B</w:t>
            </w:r>
            <w:r w:rsidR="00D926D3">
              <w:rPr>
                <w:noProof/>
                <w:lang w:eastAsia="zh-CN"/>
              </w:rPr>
              <w:t>.</w:t>
            </w:r>
            <w:r w:rsidR="00F64794">
              <w:rPr>
                <w:noProof/>
                <w:lang w:eastAsia="zh-CN"/>
              </w:rPr>
              <w:t>4.</w:t>
            </w:r>
            <w:r>
              <w:rPr>
                <w:noProof/>
                <w:lang w:eastAsia="zh-CN"/>
              </w:rPr>
              <w:t xml:space="preserve">15 and </w:t>
            </w:r>
            <w:r w:rsidR="002C51A2">
              <w:rPr>
                <w:noProof/>
                <w:lang w:eastAsia="zh-CN"/>
              </w:rPr>
              <w:t>B</w:t>
            </w:r>
            <w:r w:rsidR="00D926D3">
              <w:rPr>
                <w:noProof/>
                <w:lang w:eastAsia="zh-CN"/>
              </w:rPr>
              <w:t>.</w:t>
            </w:r>
            <w:r w:rsidR="002C51A2">
              <w:rPr>
                <w:noProof/>
                <w:lang w:eastAsia="zh-CN"/>
              </w:rPr>
              <w:t>4.1</w:t>
            </w: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4E0CD19E" w14:textId="77777777" w:rsidR="00275B13" w:rsidRPr="009F4839" w:rsidRDefault="00275B13" w:rsidP="00275B13">
      <w:pPr>
        <w:pStyle w:val="30"/>
      </w:pPr>
      <w:bookmarkStart w:id="2" w:name="_Toc21098345"/>
      <w:bookmarkStart w:id="3" w:name="_Toc29470572"/>
      <w:bookmarkStart w:id="4" w:name="_Toc37141940"/>
      <w:bookmarkStart w:id="5" w:name="_Toc37141991"/>
      <w:bookmarkStart w:id="6" w:name="_Toc37142043"/>
      <w:bookmarkStart w:id="7" w:name="_Toc37269046"/>
      <w:bookmarkStart w:id="8" w:name="_Toc37269089"/>
      <w:bookmarkStart w:id="9" w:name="_Toc45907612"/>
      <w:bookmarkStart w:id="10" w:name="_Toc52564794"/>
      <w:bookmarkStart w:id="11" w:name="_Toc60857170"/>
      <w:bookmarkStart w:id="12" w:name="_Toc60857241"/>
      <w:bookmarkStart w:id="13" w:name="_Toc61185241"/>
      <w:bookmarkStart w:id="14" w:name="_Toc61185321"/>
      <w:bookmarkStart w:id="15" w:name="_Toc61185369"/>
      <w:bookmarkStart w:id="16" w:name="_Toc66390473"/>
      <w:bookmarkStart w:id="17" w:name="_Toc66390575"/>
      <w:bookmarkStart w:id="18" w:name="_Toc68701985"/>
      <w:bookmarkStart w:id="19" w:name="_Toc68702472"/>
      <w:bookmarkStart w:id="20" w:name="_Toc68702590"/>
      <w:bookmarkStart w:id="21" w:name="_Toc68702695"/>
      <w:bookmarkStart w:id="22" w:name="_Toc68702774"/>
      <w:bookmarkStart w:id="23" w:name="_Toc74643110"/>
      <w:bookmarkStart w:id="24" w:name="_Toc76540674"/>
      <w:bookmarkStart w:id="25" w:name="_Toc82415023"/>
      <w:bookmarkStart w:id="26" w:name="_Toc89937924"/>
      <w:bookmarkStart w:id="27" w:name="_Toc98752885"/>
      <w:bookmarkStart w:id="28" w:name="_Toc106132092"/>
      <w:bookmarkStart w:id="29" w:name="_Toc115198859"/>
      <w:bookmarkStart w:id="30" w:name="_Toc121932124"/>
      <w:bookmarkStart w:id="31" w:name="_Toc130392150"/>
      <w:bookmarkStart w:id="32" w:name="_Toc137474253"/>
      <w:bookmarkStart w:id="33" w:name="_Toc138875351"/>
      <w:bookmarkStart w:id="34" w:name="_Toc156578527"/>
      <w:bookmarkStart w:id="35" w:name="OLE_LINK27"/>
      <w:r w:rsidRPr="009F4839">
        <w:t>5.2.2</w:t>
      </w:r>
      <w:r w:rsidRPr="009F4839">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CD28B77" w14:textId="77777777" w:rsidR="00275B13" w:rsidRPr="009F4839" w:rsidRDefault="00275B13" w:rsidP="00275B13">
      <w:r w:rsidRPr="009F4839">
        <w:t>Requirements for a Rel-16 UE for additional NR inter-band CA configurations within FR1 compared to TS 38.101-1 of Rel-16 [2] are introduced via this clause.</w:t>
      </w:r>
    </w:p>
    <w:p w14:paraId="143D31BE" w14:textId="77777777" w:rsidR="00275B13" w:rsidRPr="009F4839" w:rsidRDefault="00275B13" w:rsidP="00275B13">
      <w:pPr>
        <w:pStyle w:val="TH"/>
        <w:rPr>
          <w:rFonts w:eastAsia="宋体"/>
          <w:lang w:eastAsia="zh-CN"/>
        </w:rPr>
      </w:pPr>
      <w:r w:rsidRPr="009F4839">
        <w:t>Table 5.2.2-</w:t>
      </w:r>
      <w:r w:rsidRPr="009F4839">
        <w:rPr>
          <w:rFonts w:eastAsia="宋体" w:hint="eastAsia"/>
          <w:lang w:eastAsia="zh-CN"/>
        </w:rPr>
        <w:t>0</w:t>
      </w:r>
      <w:r w:rsidRPr="009F4839">
        <w:t>: NR</w:t>
      </w:r>
      <w:r w:rsidRPr="009F4839">
        <w:rPr>
          <w:rFonts w:eastAsia="宋体" w:hint="eastAsia"/>
          <w:lang w:eastAsia="zh-CN"/>
        </w:rPr>
        <w:t xml:space="preserve"> inter</w:t>
      </w:r>
      <w:r w:rsidRPr="009F4839">
        <w:rPr>
          <w:rFonts w:eastAsia="宋体"/>
          <w:lang w:eastAsia="zh-CN"/>
        </w:rPr>
        <w:t>-</w:t>
      </w:r>
      <w:r w:rsidRPr="009F4839">
        <w:rPr>
          <w:rFonts w:eastAsia="宋体" w:hint="eastAsia"/>
          <w:lang w:eastAsia="zh-CN"/>
        </w:rPr>
        <w:t>band CA</w:t>
      </w:r>
      <w:r w:rsidRPr="009F4839">
        <w:t xml:space="preserve"> UE power class</w:t>
      </w:r>
      <w:r w:rsidRPr="009F4839">
        <w:rPr>
          <w:rFonts w:eastAsia="宋体"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275B13" w14:paraId="2D2C9C1E" w14:textId="77777777" w:rsidTr="001D5B8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AAA13E1" w14:textId="77777777" w:rsidR="00275B13" w:rsidRDefault="00275B13" w:rsidP="001D5B89">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9C947A6" w14:textId="77777777" w:rsidR="00275B13" w:rsidRDefault="00275B13" w:rsidP="001D5B89">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79CE8BE2" w14:textId="77777777" w:rsidR="00275B13" w:rsidRPr="006C244A" w:rsidRDefault="00275B13" w:rsidP="001D5B89">
            <w:pPr>
              <w:pStyle w:val="TAH"/>
              <w:rPr>
                <w:rFonts w:eastAsia="宋体" w:cs="Arial"/>
              </w:rPr>
            </w:pPr>
            <w:r>
              <w:rPr>
                <w:rFonts w:cs="Arial"/>
              </w:rPr>
              <w:t>Release</w:t>
            </w:r>
          </w:p>
          <w:p w14:paraId="03D9627A" w14:textId="77777777" w:rsidR="00275B13" w:rsidRDefault="00275B13" w:rsidP="001D5B89">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45A3A216" w14:textId="77777777" w:rsidR="00275B13" w:rsidRPr="006C244A" w:rsidRDefault="00275B13" w:rsidP="001D5B89">
            <w:pPr>
              <w:pStyle w:val="TAH"/>
              <w:rPr>
                <w:rFonts w:eastAsia="宋体" w:cs="Arial"/>
                <w:lang w:val="en-US"/>
              </w:rPr>
            </w:pPr>
            <w:r>
              <w:rPr>
                <w:rFonts w:cs="Arial"/>
                <w:lang w:val="en-US"/>
              </w:rPr>
              <w:t>Requirements to be fulfilled</w:t>
            </w:r>
          </w:p>
          <w:p w14:paraId="318DEF93" w14:textId="77777777" w:rsidR="00275B13" w:rsidRDefault="00275B13" w:rsidP="001D5B89">
            <w:pPr>
              <w:pStyle w:val="TAH"/>
              <w:rPr>
                <w:rFonts w:cs="Arial"/>
              </w:rPr>
            </w:pPr>
            <w:r>
              <w:rPr>
                <w:rFonts w:cs="Arial"/>
                <w:lang w:val="en-US"/>
              </w:rPr>
              <w:t>(see TS 38.307 of the release in which the power class was introduced)</w:t>
            </w:r>
          </w:p>
        </w:tc>
      </w:tr>
      <w:tr w:rsidR="00275B13" w14:paraId="33A0329B" w14:textId="77777777" w:rsidTr="001D5B8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36DE9D7" w14:textId="77777777" w:rsidR="00275B13" w:rsidRDefault="00275B13" w:rsidP="001D5B89">
            <w:pPr>
              <w:pStyle w:val="TAL"/>
              <w:jc w:val="center"/>
            </w:pPr>
            <w:r w:rsidRPr="009F4839">
              <w:rPr>
                <w:rFonts w:eastAsia="宋体" w:hint="eastAsia"/>
                <w:lang w:eastAsia="zh-CN"/>
              </w:rPr>
              <w:t>Inter</w:t>
            </w:r>
            <w:r w:rsidRPr="009F4839">
              <w:rPr>
                <w:rFonts w:eastAsia="宋体"/>
                <w:lang w:eastAsia="zh-CN"/>
              </w:rPr>
              <w:t>-</w:t>
            </w:r>
            <w:r w:rsidRPr="009F4839">
              <w:rPr>
                <w:rFonts w:eastAsia="宋体"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4AB0A6C2" w14:textId="77777777" w:rsidR="00275B13" w:rsidRDefault="00275B13" w:rsidP="001D5B89">
            <w:pPr>
              <w:pStyle w:val="TAL"/>
              <w:jc w:val="center"/>
            </w:pPr>
            <w:r w:rsidRPr="002D1F67">
              <w:rPr>
                <w:rFonts w:eastAsia="宋体"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75FA4F84" w14:textId="77777777" w:rsidR="00275B13" w:rsidRDefault="00275B13" w:rsidP="001D5B89">
            <w:pPr>
              <w:pStyle w:val="TAL"/>
              <w:jc w:val="center"/>
            </w:pPr>
            <w:r>
              <w:t>Rel-15</w:t>
            </w:r>
          </w:p>
        </w:tc>
        <w:tc>
          <w:tcPr>
            <w:tcW w:w="2551" w:type="dxa"/>
            <w:tcBorders>
              <w:top w:val="single" w:sz="4" w:space="0" w:color="auto"/>
              <w:left w:val="nil"/>
              <w:right w:val="single" w:sz="4" w:space="0" w:color="auto"/>
            </w:tcBorders>
          </w:tcPr>
          <w:p w14:paraId="1EC98280" w14:textId="77777777" w:rsidR="00275B13" w:rsidRPr="002D1F67" w:rsidRDefault="00275B13" w:rsidP="001D5B89">
            <w:pPr>
              <w:pStyle w:val="TAL"/>
              <w:jc w:val="center"/>
              <w:rPr>
                <w:rFonts w:eastAsia="宋体"/>
                <w:lang w:eastAsia="zh-CN"/>
              </w:rPr>
            </w:pPr>
            <w:r>
              <w:t xml:space="preserve">Table </w:t>
            </w:r>
            <w:r>
              <w:rPr>
                <w:lang w:eastAsia="ja-JP"/>
              </w:rPr>
              <w:t>B.4.2-1</w:t>
            </w:r>
          </w:p>
        </w:tc>
      </w:tr>
      <w:tr w:rsidR="00275B13" w14:paraId="23B620F0" w14:textId="77777777" w:rsidTr="001D5B8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3C23070" w14:textId="77777777" w:rsidR="00275B13" w:rsidRPr="002D1F67" w:rsidRDefault="00275B13" w:rsidP="001D5B89">
            <w:pPr>
              <w:pStyle w:val="TAL"/>
              <w:jc w:val="center"/>
              <w:rPr>
                <w:rFonts w:eastAsia="宋体"/>
                <w:lang w:eastAsia="zh-CN"/>
              </w:rPr>
            </w:pPr>
            <w:r w:rsidRPr="009F4839">
              <w:rPr>
                <w:rFonts w:eastAsia="宋体" w:hint="eastAsia"/>
                <w:lang w:eastAsia="zh-CN"/>
              </w:rPr>
              <w:t>Inter</w:t>
            </w:r>
            <w:r w:rsidRPr="009F4839">
              <w:rPr>
                <w:rFonts w:eastAsia="宋体"/>
                <w:lang w:eastAsia="zh-CN"/>
              </w:rPr>
              <w:t>-</w:t>
            </w:r>
            <w:r w:rsidRPr="009F4839">
              <w:rPr>
                <w:rFonts w:eastAsia="宋体" w:hint="eastAsia"/>
                <w:lang w:eastAsia="zh-CN"/>
              </w:rPr>
              <w:t xml:space="preserve">band CA </w:t>
            </w:r>
            <w:r w:rsidRPr="009F4839">
              <w:t>Power Class</w:t>
            </w:r>
            <w:r w:rsidRPr="009F4839">
              <w:rPr>
                <w:rFonts w:eastAsia="宋体"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BC90124" w14:textId="77777777" w:rsidR="00275B13" w:rsidRPr="002D1F67" w:rsidRDefault="00275B13" w:rsidP="001D5B89">
            <w:pPr>
              <w:pStyle w:val="TAL"/>
              <w:jc w:val="center"/>
              <w:rPr>
                <w:rFonts w:eastAsia="宋体"/>
                <w:lang w:eastAsia="zh-CN"/>
              </w:rPr>
            </w:pPr>
            <w:r>
              <w:t>FDD, TDD</w:t>
            </w:r>
            <w:r w:rsidRPr="002D1F67">
              <w:rPr>
                <w:rFonts w:eastAsia="宋体"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宋体"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93DB4B9" w14:textId="77777777" w:rsidR="00275B13" w:rsidRDefault="00275B13" w:rsidP="001D5B89">
            <w:pPr>
              <w:pStyle w:val="TAL"/>
              <w:jc w:val="center"/>
            </w:pPr>
            <w:r>
              <w:t>Rel-15</w:t>
            </w:r>
          </w:p>
        </w:tc>
        <w:tc>
          <w:tcPr>
            <w:tcW w:w="2551" w:type="dxa"/>
            <w:tcBorders>
              <w:left w:val="nil"/>
              <w:bottom w:val="single" w:sz="4" w:space="0" w:color="auto"/>
              <w:right w:val="single" w:sz="4" w:space="0" w:color="auto"/>
            </w:tcBorders>
          </w:tcPr>
          <w:p w14:paraId="6F4ACD62" w14:textId="77777777" w:rsidR="00275B13" w:rsidRDefault="00275B13" w:rsidP="001D5B89">
            <w:pPr>
              <w:pStyle w:val="TAL"/>
              <w:jc w:val="center"/>
            </w:pPr>
          </w:p>
        </w:tc>
      </w:tr>
    </w:tbl>
    <w:p w14:paraId="1D1A663D" w14:textId="77777777" w:rsidR="00275B13" w:rsidRPr="00535751" w:rsidRDefault="00275B13" w:rsidP="00275B13"/>
    <w:p w14:paraId="18D0FDD7" w14:textId="77777777" w:rsidR="00275B13" w:rsidRPr="009F4839" w:rsidRDefault="00275B13" w:rsidP="00275B13">
      <w:pPr>
        <w:pStyle w:val="TH"/>
      </w:pPr>
      <w:bookmarkStart w:id="36" w:name="_Toc21098346"/>
      <w:bookmarkStart w:id="37" w:name="_Toc29470573"/>
      <w:bookmarkStart w:id="38" w:name="_Toc37141941"/>
      <w:bookmarkStart w:id="39" w:name="_Toc37141992"/>
      <w:bookmarkStart w:id="40" w:name="_Toc37142044"/>
      <w:bookmarkStart w:id="41" w:name="_Toc37269047"/>
      <w:bookmarkStart w:id="42" w:name="_Toc37269090"/>
      <w:bookmarkStart w:id="43" w:name="_Toc45907613"/>
      <w:bookmarkStart w:id="44" w:name="_Toc52564795"/>
      <w:bookmarkStart w:id="45" w:name="_Toc60857171"/>
      <w:bookmarkStart w:id="46" w:name="_Toc60857242"/>
      <w:bookmarkStart w:id="47" w:name="_Toc61185242"/>
      <w:bookmarkStart w:id="48" w:name="_Toc61185322"/>
      <w:bookmarkStart w:id="49" w:name="_Toc61185370"/>
      <w:bookmarkStart w:id="50" w:name="_Toc66390474"/>
      <w:bookmarkStart w:id="51" w:name="_Toc66390576"/>
      <w:bookmarkStart w:id="52" w:name="_Toc68701986"/>
      <w:bookmarkStart w:id="53" w:name="_Toc68702473"/>
      <w:bookmarkStart w:id="54" w:name="_Toc68702591"/>
      <w:bookmarkStart w:id="55" w:name="_Toc68702696"/>
      <w:bookmarkStart w:id="56" w:name="_Toc68702775"/>
      <w:bookmarkStart w:id="57" w:name="_Toc74643111"/>
      <w:bookmarkStart w:id="58" w:name="_Toc76540675"/>
      <w:bookmarkStart w:id="59" w:name="_Toc82415024"/>
      <w:bookmarkStart w:id="60" w:name="_Toc89937925"/>
      <w:bookmarkStart w:id="61" w:name="_Toc98752886"/>
      <w:bookmarkStart w:id="62" w:name="_Toc106132093"/>
      <w:bookmarkEnd w:id="35"/>
      <w:r w:rsidRPr="009F4839">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275B13" w:rsidRPr="00535751" w14:paraId="2DCE1A52" w14:textId="77777777" w:rsidTr="001D5B8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A6E61E" w14:textId="77777777" w:rsidR="00275B13" w:rsidRPr="00535751" w:rsidRDefault="00275B13" w:rsidP="001D5B8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1D6CB8A" w14:textId="77777777" w:rsidR="00275B13" w:rsidRPr="00535751" w:rsidRDefault="00275B13" w:rsidP="001D5B89">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184B4148" w14:textId="77777777" w:rsidR="00275B13" w:rsidRPr="00535751" w:rsidRDefault="00275B13" w:rsidP="001D5B89">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1A1419F6" w14:textId="77777777" w:rsidR="00275B13" w:rsidRPr="00535751" w:rsidRDefault="00275B13" w:rsidP="001D5B89">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034ABB1" w14:textId="77777777" w:rsidR="00275B13" w:rsidRPr="00535751" w:rsidRDefault="00275B13" w:rsidP="001D5B89">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FAB570D" w14:textId="77777777" w:rsidR="00275B13" w:rsidRPr="00535751" w:rsidRDefault="00275B13" w:rsidP="001D5B8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B377EF0" w14:textId="77777777" w:rsidR="00275B13" w:rsidRPr="00535751" w:rsidRDefault="00275B13" w:rsidP="001D5B89">
            <w:pPr>
              <w:pStyle w:val="TAH"/>
            </w:pPr>
            <w:r w:rsidRPr="00535751">
              <w:t>Release</w:t>
            </w:r>
          </w:p>
          <w:p w14:paraId="1B0DA8A3" w14:textId="77777777" w:rsidR="00275B13" w:rsidRPr="00535751" w:rsidRDefault="00275B13" w:rsidP="001D5B89">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0B3AF8" w14:textId="77777777" w:rsidR="00275B13" w:rsidRPr="00535751" w:rsidRDefault="00275B13" w:rsidP="001D5B89">
            <w:pPr>
              <w:pStyle w:val="TAH"/>
            </w:pPr>
            <w:r w:rsidRPr="00535751">
              <w:t>requirements to be fulfilled</w:t>
            </w:r>
          </w:p>
          <w:p w14:paraId="27E2406B" w14:textId="77777777" w:rsidR="00275B13" w:rsidRPr="00535751" w:rsidRDefault="00275B13" w:rsidP="001D5B89">
            <w:pPr>
              <w:pStyle w:val="TAH"/>
            </w:pPr>
            <w:r w:rsidRPr="00535751">
              <w:t>(see 38.307 of the REL in which the CA configuration was introduced)</w:t>
            </w:r>
          </w:p>
        </w:tc>
      </w:tr>
      <w:tr w:rsidR="00275B13" w:rsidRPr="00535751" w14:paraId="532AB9AA" w14:textId="77777777" w:rsidTr="001D5B8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56D48046" w14:textId="77777777" w:rsidR="00275B13" w:rsidRPr="00535751" w:rsidRDefault="00275B13" w:rsidP="001D5B89">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3149D805" w14:textId="77777777" w:rsidR="00275B13" w:rsidRPr="00535751" w:rsidRDefault="00275B13" w:rsidP="001D5B89">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78F10271" w14:textId="77777777" w:rsidR="00275B13" w:rsidRPr="00535751" w:rsidRDefault="00275B13" w:rsidP="001D5B89">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50F7A5F5" w14:textId="77777777" w:rsidR="00275B13" w:rsidRPr="00535751" w:rsidRDefault="00275B13" w:rsidP="001D5B89">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7A67A0D" w14:textId="77777777" w:rsidR="00275B13" w:rsidRPr="00535751" w:rsidRDefault="00275B13" w:rsidP="001D5B89">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58A51A97" w14:textId="77777777" w:rsidR="00275B13" w:rsidRPr="00535751" w:rsidRDefault="00275B13" w:rsidP="001D5B89">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r>
              <w:t>TDD</w:t>
            </w:r>
            <w:r>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50F9F2D7" w14:textId="77777777" w:rsidR="00275B13" w:rsidRPr="00535751" w:rsidRDefault="00275B13" w:rsidP="001D5B89">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FE5EFBC" w14:textId="77777777" w:rsidR="00275B13" w:rsidRPr="00535751" w:rsidRDefault="00275B13" w:rsidP="001D5B89">
            <w:pPr>
              <w:pStyle w:val="TAC"/>
            </w:pPr>
            <w:r w:rsidRPr="00535751">
              <w:t xml:space="preserve">Table </w:t>
            </w:r>
            <w:r w:rsidRPr="00535751">
              <w:rPr>
                <w:lang w:eastAsia="ja-JP"/>
              </w:rPr>
              <w:t>B.4.2</w:t>
            </w:r>
            <w:r w:rsidRPr="00535751">
              <w:rPr>
                <w:rFonts w:hint="eastAsia"/>
                <w:lang w:eastAsia="ja-JP"/>
              </w:rPr>
              <w:t>-1</w:t>
            </w:r>
          </w:p>
        </w:tc>
      </w:tr>
      <w:tr w:rsidR="00275B13" w:rsidRPr="00535751" w14:paraId="601CAB2B" w14:textId="77777777" w:rsidTr="001D5B89">
        <w:trPr>
          <w:trHeight w:val="288"/>
        </w:trPr>
        <w:tc>
          <w:tcPr>
            <w:tcW w:w="1985" w:type="dxa"/>
            <w:tcBorders>
              <w:left w:val="single" w:sz="4" w:space="0" w:color="auto"/>
              <w:right w:val="single" w:sz="4" w:space="0" w:color="auto"/>
            </w:tcBorders>
            <w:shd w:val="clear" w:color="auto" w:fill="auto"/>
            <w:hideMark/>
          </w:tcPr>
          <w:p w14:paraId="29219BB5" w14:textId="77777777" w:rsidR="00275B13" w:rsidRPr="00535751" w:rsidRDefault="00275B13" w:rsidP="001D5B89">
            <w:pPr>
              <w:pStyle w:val="TAC"/>
            </w:pPr>
          </w:p>
        </w:tc>
        <w:tc>
          <w:tcPr>
            <w:tcW w:w="746" w:type="dxa"/>
            <w:tcBorders>
              <w:top w:val="single" w:sz="4" w:space="0" w:color="auto"/>
              <w:left w:val="single" w:sz="4" w:space="0" w:color="auto"/>
              <w:right w:val="single" w:sz="4" w:space="0" w:color="auto"/>
            </w:tcBorders>
            <w:hideMark/>
          </w:tcPr>
          <w:p w14:paraId="095F2648" w14:textId="77777777" w:rsidR="00275B13" w:rsidRPr="00535751" w:rsidRDefault="00275B13" w:rsidP="001D5B89">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24C3C20" w14:textId="77777777" w:rsidR="00275B13" w:rsidRPr="00535751" w:rsidRDefault="00275B13" w:rsidP="001D5B89">
            <w:pPr>
              <w:pStyle w:val="TAC"/>
            </w:pPr>
            <w:r>
              <w:t>2</w:t>
            </w:r>
          </w:p>
        </w:tc>
        <w:tc>
          <w:tcPr>
            <w:tcW w:w="877" w:type="dxa"/>
            <w:tcBorders>
              <w:top w:val="single" w:sz="4" w:space="0" w:color="auto"/>
              <w:left w:val="nil"/>
              <w:bottom w:val="single" w:sz="4" w:space="0" w:color="auto"/>
              <w:right w:val="single" w:sz="4" w:space="0" w:color="auto"/>
            </w:tcBorders>
          </w:tcPr>
          <w:p w14:paraId="61AB524B" w14:textId="77777777" w:rsidR="00275B13" w:rsidRPr="00535751" w:rsidRDefault="00275B13" w:rsidP="001D5B89">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0480E9B5" w14:textId="77777777" w:rsidR="00275B13" w:rsidRPr="00535751" w:rsidRDefault="00275B13" w:rsidP="001D5B89">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60926BCA" w14:textId="77777777" w:rsidR="00275B13" w:rsidRPr="00535751" w:rsidRDefault="00275B13" w:rsidP="001D5B89">
            <w:pPr>
              <w:pStyle w:val="TAC"/>
            </w:pPr>
            <w:r>
              <w:t xml:space="preserve">TDD, </w:t>
            </w:r>
            <w:r w:rsidRPr="00B40209">
              <w:rPr>
                <w:rFonts w:eastAsia="宋体"/>
                <w:lang w:val="en-US" w:eastAsia="zh-CN"/>
              </w:rPr>
              <w:t>FDD,</w:t>
            </w:r>
            <w:r>
              <w:rPr>
                <w:rFonts w:eastAsia="宋体"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6C3E1692" w14:textId="77777777" w:rsidR="00275B13" w:rsidRPr="00535751" w:rsidRDefault="00275B13" w:rsidP="001D5B89">
            <w:pPr>
              <w:pStyle w:val="TAC"/>
            </w:pPr>
            <w:r w:rsidRPr="00535751">
              <w:t>Rel-15</w:t>
            </w:r>
          </w:p>
        </w:tc>
        <w:tc>
          <w:tcPr>
            <w:tcW w:w="1366" w:type="dxa"/>
            <w:tcBorders>
              <w:left w:val="single" w:sz="4" w:space="0" w:color="auto"/>
              <w:right w:val="single" w:sz="4" w:space="0" w:color="auto"/>
            </w:tcBorders>
            <w:shd w:val="clear" w:color="auto" w:fill="auto"/>
          </w:tcPr>
          <w:p w14:paraId="24F4D85A" w14:textId="77777777" w:rsidR="00275B13" w:rsidRPr="00535751" w:rsidRDefault="00275B13" w:rsidP="001D5B89">
            <w:pPr>
              <w:pStyle w:val="TAC"/>
            </w:pPr>
          </w:p>
        </w:tc>
      </w:tr>
      <w:tr w:rsidR="00275B13" w:rsidRPr="00535751" w14:paraId="613290CA" w14:textId="77777777" w:rsidTr="001D5B89">
        <w:trPr>
          <w:trHeight w:val="288"/>
        </w:trPr>
        <w:tc>
          <w:tcPr>
            <w:tcW w:w="1985" w:type="dxa"/>
            <w:tcBorders>
              <w:left w:val="single" w:sz="4" w:space="0" w:color="auto"/>
              <w:right w:val="single" w:sz="4" w:space="0" w:color="auto"/>
            </w:tcBorders>
            <w:shd w:val="clear" w:color="auto" w:fill="auto"/>
          </w:tcPr>
          <w:p w14:paraId="46DF6C7C" w14:textId="77777777" w:rsidR="00275B13" w:rsidRPr="00535751" w:rsidRDefault="00275B13" w:rsidP="001D5B89">
            <w:pPr>
              <w:pStyle w:val="TAC"/>
            </w:pPr>
          </w:p>
        </w:tc>
        <w:tc>
          <w:tcPr>
            <w:tcW w:w="746" w:type="dxa"/>
            <w:tcBorders>
              <w:left w:val="single" w:sz="4" w:space="0" w:color="auto"/>
              <w:right w:val="single" w:sz="4" w:space="0" w:color="auto"/>
            </w:tcBorders>
          </w:tcPr>
          <w:p w14:paraId="04519F0D" w14:textId="77777777" w:rsidR="00275B13" w:rsidRPr="00535751" w:rsidRDefault="00275B13" w:rsidP="001D5B89">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F6C92" w14:textId="77777777" w:rsidR="00275B13" w:rsidRDefault="00275B13" w:rsidP="001D5B89">
            <w:pPr>
              <w:pStyle w:val="TAC"/>
            </w:pPr>
            <w:r>
              <w:t>1</w:t>
            </w:r>
          </w:p>
        </w:tc>
        <w:tc>
          <w:tcPr>
            <w:tcW w:w="877" w:type="dxa"/>
            <w:tcBorders>
              <w:top w:val="single" w:sz="4" w:space="0" w:color="auto"/>
              <w:left w:val="nil"/>
              <w:bottom w:val="single" w:sz="4" w:space="0" w:color="auto"/>
              <w:right w:val="single" w:sz="4" w:space="0" w:color="auto"/>
            </w:tcBorders>
            <w:vAlign w:val="center"/>
          </w:tcPr>
          <w:p w14:paraId="6404F561" w14:textId="77777777" w:rsidR="00275B13" w:rsidRDefault="00275B13" w:rsidP="001D5B89">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66A00" w14:textId="77777777" w:rsidR="00275B13" w:rsidRDefault="00275B13" w:rsidP="001D5B89">
            <w:pPr>
              <w:pStyle w:val="TAC"/>
            </w:pPr>
            <w:r>
              <w:t>B, C, 2A</w:t>
            </w:r>
          </w:p>
        </w:tc>
        <w:tc>
          <w:tcPr>
            <w:tcW w:w="1086" w:type="dxa"/>
            <w:tcBorders>
              <w:left w:val="single" w:sz="4" w:space="0" w:color="auto"/>
              <w:right w:val="single" w:sz="4" w:space="0" w:color="auto"/>
            </w:tcBorders>
            <w:shd w:val="clear" w:color="auto" w:fill="auto"/>
            <w:noWrap/>
            <w:vAlign w:val="center"/>
          </w:tcPr>
          <w:p w14:paraId="015D3ABA" w14:textId="77777777" w:rsidR="00275B13" w:rsidRDefault="00275B13" w:rsidP="001D5B89">
            <w:pPr>
              <w:pStyle w:val="TAC"/>
            </w:pPr>
          </w:p>
        </w:tc>
        <w:tc>
          <w:tcPr>
            <w:tcW w:w="1286" w:type="dxa"/>
            <w:tcBorders>
              <w:left w:val="single" w:sz="4" w:space="0" w:color="auto"/>
              <w:right w:val="single" w:sz="4" w:space="0" w:color="auto"/>
            </w:tcBorders>
            <w:shd w:val="clear" w:color="auto" w:fill="auto"/>
            <w:noWrap/>
          </w:tcPr>
          <w:p w14:paraId="70A291F0" w14:textId="77777777" w:rsidR="00275B13" w:rsidRPr="00535751" w:rsidRDefault="00275B13" w:rsidP="001D5B89">
            <w:pPr>
              <w:pStyle w:val="TAC"/>
            </w:pPr>
          </w:p>
        </w:tc>
        <w:tc>
          <w:tcPr>
            <w:tcW w:w="1366" w:type="dxa"/>
            <w:tcBorders>
              <w:left w:val="single" w:sz="4" w:space="0" w:color="auto"/>
              <w:right w:val="single" w:sz="4" w:space="0" w:color="auto"/>
            </w:tcBorders>
            <w:shd w:val="clear" w:color="auto" w:fill="auto"/>
          </w:tcPr>
          <w:p w14:paraId="27C59003" w14:textId="77777777" w:rsidR="00275B13" w:rsidRPr="00535751" w:rsidRDefault="00275B13" w:rsidP="001D5B89">
            <w:pPr>
              <w:pStyle w:val="TAC"/>
            </w:pPr>
          </w:p>
        </w:tc>
      </w:tr>
      <w:tr w:rsidR="00275B13" w:rsidRPr="00535751" w14:paraId="321FE2EF" w14:textId="77777777" w:rsidTr="001D5B89">
        <w:trPr>
          <w:trHeight w:val="288"/>
        </w:trPr>
        <w:tc>
          <w:tcPr>
            <w:tcW w:w="1985" w:type="dxa"/>
            <w:tcBorders>
              <w:left w:val="single" w:sz="4" w:space="0" w:color="auto"/>
              <w:bottom w:val="single" w:sz="4" w:space="0" w:color="auto"/>
              <w:right w:val="single" w:sz="4" w:space="0" w:color="auto"/>
            </w:tcBorders>
            <w:shd w:val="clear" w:color="auto" w:fill="auto"/>
          </w:tcPr>
          <w:p w14:paraId="6BE97D15" w14:textId="77777777" w:rsidR="00275B13" w:rsidRPr="00535751" w:rsidRDefault="00275B13" w:rsidP="001D5B89">
            <w:pPr>
              <w:pStyle w:val="TAC"/>
            </w:pPr>
          </w:p>
        </w:tc>
        <w:tc>
          <w:tcPr>
            <w:tcW w:w="746" w:type="dxa"/>
            <w:tcBorders>
              <w:left w:val="single" w:sz="4" w:space="0" w:color="auto"/>
              <w:bottom w:val="single" w:sz="4" w:space="0" w:color="auto"/>
              <w:right w:val="single" w:sz="4" w:space="0" w:color="auto"/>
            </w:tcBorders>
          </w:tcPr>
          <w:p w14:paraId="77707773" w14:textId="77777777" w:rsidR="00275B13" w:rsidRPr="00535751" w:rsidRDefault="00275B13" w:rsidP="001D5B89">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37B7A" w14:textId="77777777" w:rsidR="00275B13" w:rsidRDefault="00275B13" w:rsidP="001D5B89">
            <w:pPr>
              <w:pStyle w:val="TAC"/>
            </w:pPr>
            <w:r>
              <w:t>2</w:t>
            </w:r>
          </w:p>
        </w:tc>
        <w:tc>
          <w:tcPr>
            <w:tcW w:w="877" w:type="dxa"/>
            <w:tcBorders>
              <w:top w:val="single" w:sz="4" w:space="0" w:color="auto"/>
              <w:left w:val="nil"/>
              <w:bottom w:val="single" w:sz="4" w:space="0" w:color="auto"/>
              <w:right w:val="single" w:sz="4" w:space="0" w:color="auto"/>
            </w:tcBorders>
            <w:vAlign w:val="center"/>
          </w:tcPr>
          <w:p w14:paraId="0AC4C52D" w14:textId="77777777" w:rsidR="00275B13" w:rsidRDefault="00275B13" w:rsidP="001D5B89">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CF842" w14:textId="77777777" w:rsidR="00275B13" w:rsidRDefault="00275B13" w:rsidP="001D5B89">
            <w:pPr>
              <w:pStyle w:val="TAC"/>
            </w:pPr>
            <w:r>
              <w:t>A, B, C</w:t>
            </w:r>
          </w:p>
        </w:tc>
        <w:tc>
          <w:tcPr>
            <w:tcW w:w="1086" w:type="dxa"/>
            <w:tcBorders>
              <w:left w:val="single" w:sz="4" w:space="0" w:color="auto"/>
              <w:bottom w:val="single" w:sz="4" w:space="0" w:color="auto"/>
              <w:right w:val="single" w:sz="4" w:space="0" w:color="auto"/>
            </w:tcBorders>
            <w:shd w:val="clear" w:color="auto" w:fill="auto"/>
            <w:noWrap/>
            <w:vAlign w:val="center"/>
          </w:tcPr>
          <w:p w14:paraId="075CDC90" w14:textId="77777777" w:rsidR="00275B13" w:rsidRDefault="00275B13" w:rsidP="001D5B89">
            <w:pPr>
              <w:pStyle w:val="TAC"/>
            </w:pPr>
          </w:p>
        </w:tc>
        <w:tc>
          <w:tcPr>
            <w:tcW w:w="1286" w:type="dxa"/>
            <w:tcBorders>
              <w:left w:val="single" w:sz="4" w:space="0" w:color="auto"/>
              <w:bottom w:val="single" w:sz="4" w:space="0" w:color="auto"/>
              <w:right w:val="single" w:sz="4" w:space="0" w:color="auto"/>
            </w:tcBorders>
            <w:shd w:val="clear" w:color="auto" w:fill="auto"/>
            <w:noWrap/>
          </w:tcPr>
          <w:p w14:paraId="108638F6" w14:textId="77777777" w:rsidR="00275B13" w:rsidRPr="00535751" w:rsidRDefault="00275B13" w:rsidP="001D5B89">
            <w:pPr>
              <w:pStyle w:val="TAC"/>
            </w:pPr>
          </w:p>
        </w:tc>
        <w:tc>
          <w:tcPr>
            <w:tcW w:w="1366" w:type="dxa"/>
            <w:tcBorders>
              <w:left w:val="single" w:sz="4" w:space="0" w:color="auto"/>
              <w:bottom w:val="single" w:sz="4" w:space="0" w:color="auto"/>
              <w:right w:val="single" w:sz="4" w:space="0" w:color="auto"/>
            </w:tcBorders>
            <w:shd w:val="clear" w:color="auto" w:fill="auto"/>
          </w:tcPr>
          <w:p w14:paraId="0843F523" w14:textId="77777777" w:rsidR="00275B13" w:rsidRPr="00535751" w:rsidRDefault="00275B13" w:rsidP="001D5B89">
            <w:pPr>
              <w:pStyle w:val="TAC"/>
            </w:pPr>
          </w:p>
        </w:tc>
      </w:tr>
      <w:tr w:rsidR="00237724" w14:paraId="59B366E6" w14:textId="77777777" w:rsidTr="00237724">
        <w:trPr>
          <w:trHeight w:val="288"/>
          <w:ins w:id="63" w:author="Bo Liu, CTC" w:date="2024-02-08T15:16:00Z"/>
        </w:trPr>
        <w:tc>
          <w:tcPr>
            <w:tcW w:w="1985" w:type="dxa"/>
            <w:tcBorders>
              <w:left w:val="single" w:sz="4" w:space="0" w:color="auto"/>
              <w:bottom w:val="single" w:sz="4" w:space="0" w:color="auto"/>
              <w:right w:val="single" w:sz="4" w:space="0" w:color="auto"/>
            </w:tcBorders>
            <w:shd w:val="clear" w:color="auto" w:fill="auto"/>
          </w:tcPr>
          <w:p w14:paraId="4AC70747" w14:textId="77777777" w:rsidR="00237724" w:rsidRPr="006671A7" w:rsidRDefault="00237724" w:rsidP="001D5B89">
            <w:pPr>
              <w:pStyle w:val="TAC"/>
              <w:rPr>
                <w:ins w:id="64" w:author="Bo Liu, CTC" w:date="2024-02-08T15:16:00Z"/>
              </w:rPr>
            </w:pPr>
            <w:ins w:id="65" w:author="Bo Liu, CTC" w:date="2024-02-08T15:16:00Z">
              <w:r>
                <w:t>Inter-band CA configurations</w:t>
              </w:r>
              <w:r w:rsidRPr="006671A7">
                <w:t xml:space="preserve"> with 1Tx-2Tx switching within NR FR1</w:t>
              </w:r>
            </w:ins>
          </w:p>
        </w:tc>
        <w:tc>
          <w:tcPr>
            <w:tcW w:w="746" w:type="dxa"/>
            <w:tcBorders>
              <w:left w:val="single" w:sz="4" w:space="0" w:color="auto"/>
              <w:bottom w:val="single" w:sz="4" w:space="0" w:color="auto"/>
              <w:right w:val="single" w:sz="4" w:space="0" w:color="auto"/>
            </w:tcBorders>
          </w:tcPr>
          <w:p w14:paraId="506F1213" w14:textId="77777777" w:rsidR="00237724" w:rsidRPr="006671A7" w:rsidRDefault="00237724" w:rsidP="001D5B89">
            <w:pPr>
              <w:pStyle w:val="TAC"/>
              <w:rPr>
                <w:ins w:id="66" w:author="Bo Liu, CTC" w:date="2024-02-08T15:16:00Z"/>
              </w:rPr>
            </w:pPr>
            <w:ins w:id="67" w:author="Bo Liu, CTC" w:date="2024-02-08T15:16:00Z">
              <w:r w:rsidRPr="006671A7">
                <w:t>U</w:t>
              </w:r>
              <w:r>
                <w:t>L</w:t>
              </w:r>
            </w:ins>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5303A" w14:textId="77777777" w:rsidR="00237724" w:rsidRPr="006671A7" w:rsidRDefault="00237724" w:rsidP="001D5B89">
            <w:pPr>
              <w:pStyle w:val="TAC"/>
              <w:rPr>
                <w:ins w:id="68" w:author="Bo Liu, CTC" w:date="2024-02-08T15:16:00Z"/>
              </w:rPr>
            </w:pPr>
            <w:ins w:id="69" w:author="Bo Liu, CTC" w:date="2024-02-08T15:16:00Z">
              <w:r w:rsidRPr="006671A7">
                <w:t>2</w:t>
              </w:r>
            </w:ins>
          </w:p>
        </w:tc>
        <w:tc>
          <w:tcPr>
            <w:tcW w:w="877" w:type="dxa"/>
            <w:tcBorders>
              <w:top w:val="single" w:sz="4" w:space="0" w:color="auto"/>
              <w:left w:val="nil"/>
              <w:bottom w:val="single" w:sz="4" w:space="0" w:color="auto"/>
              <w:right w:val="single" w:sz="4" w:space="0" w:color="auto"/>
            </w:tcBorders>
            <w:vAlign w:val="center"/>
          </w:tcPr>
          <w:p w14:paraId="57E80C4B" w14:textId="77777777" w:rsidR="00237724" w:rsidRPr="006671A7" w:rsidRDefault="00237724" w:rsidP="001D5B89">
            <w:pPr>
              <w:pStyle w:val="TAC"/>
              <w:rPr>
                <w:ins w:id="70" w:author="Bo Liu, CTC" w:date="2024-02-08T15:16:00Z"/>
              </w:rPr>
            </w:pPr>
            <w:ins w:id="71" w:author="Bo Liu, CTC" w:date="2024-02-08T15:16:00Z">
              <w:r w:rsidRPr="006671A7">
                <w:t>2</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C704F" w14:textId="77777777" w:rsidR="00237724" w:rsidRPr="006671A7" w:rsidRDefault="00237724" w:rsidP="001D5B89">
            <w:pPr>
              <w:pStyle w:val="TAC"/>
              <w:rPr>
                <w:ins w:id="72" w:author="Bo Liu, CTC" w:date="2024-02-08T15:16:00Z"/>
              </w:rPr>
            </w:pPr>
            <w:ins w:id="73" w:author="Bo Liu, CTC" w:date="2024-02-08T15:16:00Z">
              <w:r w:rsidRPr="006671A7">
                <w:t>A</w:t>
              </w:r>
            </w:ins>
          </w:p>
        </w:tc>
        <w:tc>
          <w:tcPr>
            <w:tcW w:w="1086" w:type="dxa"/>
            <w:tcBorders>
              <w:left w:val="single" w:sz="4" w:space="0" w:color="auto"/>
              <w:bottom w:val="single" w:sz="4" w:space="0" w:color="auto"/>
              <w:right w:val="single" w:sz="4" w:space="0" w:color="auto"/>
            </w:tcBorders>
            <w:shd w:val="clear" w:color="auto" w:fill="auto"/>
            <w:noWrap/>
            <w:vAlign w:val="center"/>
          </w:tcPr>
          <w:p w14:paraId="4FDD8973" w14:textId="77777777" w:rsidR="00237724" w:rsidRPr="006671A7" w:rsidRDefault="00237724" w:rsidP="001D5B89">
            <w:pPr>
              <w:pStyle w:val="TAC"/>
              <w:rPr>
                <w:ins w:id="74" w:author="Bo Liu, CTC" w:date="2024-02-08T15:16:00Z"/>
              </w:rPr>
            </w:pPr>
            <w:ins w:id="75" w:author="Bo Liu, CTC" w:date="2024-02-08T15:16:00Z">
              <w:r>
                <w:t xml:space="preserve">TDD, </w:t>
              </w:r>
              <w:r w:rsidRPr="00237724">
                <w:t xml:space="preserve">FDD, </w:t>
              </w:r>
              <w:r>
                <w:t>FDD and TDD</w:t>
              </w:r>
            </w:ins>
          </w:p>
        </w:tc>
        <w:tc>
          <w:tcPr>
            <w:tcW w:w="1286" w:type="dxa"/>
            <w:tcBorders>
              <w:left w:val="single" w:sz="4" w:space="0" w:color="auto"/>
              <w:bottom w:val="single" w:sz="4" w:space="0" w:color="auto"/>
              <w:right w:val="single" w:sz="4" w:space="0" w:color="auto"/>
            </w:tcBorders>
            <w:shd w:val="clear" w:color="auto" w:fill="auto"/>
            <w:noWrap/>
          </w:tcPr>
          <w:p w14:paraId="00EED946" w14:textId="77777777" w:rsidR="00237724" w:rsidRPr="006671A7" w:rsidRDefault="00237724" w:rsidP="001D5B89">
            <w:pPr>
              <w:pStyle w:val="TAC"/>
              <w:rPr>
                <w:ins w:id="76" w:author="Bo Liu, CTC" w:date="2024-02-08T15:16:00Z"/>
              </w:rPr>
            </w:pPr>
            <w:ins w:id="77" w:author="Bo Liu, CTC" w:date="2024-02-08T15:16:00Z">
              <w:r>
                <w:t>Rel-1</w:t>
              </w:r>
              <w:r w:rsidRPr="006671A7">
                <w:t>6</w:t>
              </w:r>
            </w:ins>
          </w:p>
        </w:tc>
        <w:tc>
          <w:tcPr>
            <w:tcW w:w="1366" w:type="dxa"/>
            <w:tcBorders>
              <w:left w:val="single" w:sz="4" w:space="0" w:color="auto"/>
              <w:bottom w:val="single" w:sz="4" w:space="0" w:color="auto"/>
              <w:right w:val="single" w:sz="4" w:space="0" w:color="auto"/>
            </w:tcBorders>
            <w:shd w:val="clear" w:color="auto" w:fill="auto"/>
          </w:tcPr>
          <w:p w14:paraId="6611F365" w14:textId="77777777" w:rsidR="00237724" w:rsidRPr="006671A7" w:rsidRDefault="00237724" w:rsidP="001D5B89">
            <w:pPr>
              <w:pStyle w:val="TAC"/>
              <w:rPr>
                <w:ins w:id="78" w:author="Bo Liu, CTC" w:date="2024-02-08T15:16:00Z"/>
              </w:rPr>
            </w:pPr>
            <w:ins w:id="79" w:author="Bo Liu, CTC" w:date="2024-02-08T15:16:00Z">
              <w:r>
                <w:t>Table B</w:t>
              </w:r>
              <w:r w:rsidRPr="006671A7">
                <w:t>.</w:t>
              </w:r>
              <w:r>
                <w:t>4.14-1</w:t>
              </w:r>
            </w:ins>
          </w:p>
        </w:tc>
      </w:tr>
    </w:tbl>
    <w:p w14:paraId="0C51AC8A" w14:textId="77777777" w:rsidR="00275B13" w:rsidRPr="00535751" w:rsidRDefault="00275B13" w:rsidP="00275B13"/>
    <w:p w14:paraId="3454E913" w14:textId="77777777" w:rsidR="00275B13" w:rsidRPr="00535751" w:rsidRDefault="00275B13" w:rsidP="00275B13">
      <w:pPr>
        <w:pStyle w:val="2"/>
      </w:pPr>
      <w:bookmarkStart w:id="80" w:name="_Toc115198860"/>
      <w:bookmarkStart w:id="81" w:name="_Toc121932125"/>
      <w:bookmarkStart w:id="82" w:name="_Toc130392151"/>
      <w:bookmarkStart w:id="83" w:name="_Toc137474254"/>
      <w:bookmarkStart w:id="84" w:name="_Toc138875352"/>
      <w:bookmarkStart w:id="85" w:name="_Toc156578528"/>
      <w:r w:rsidRPr="00535751">
        <w:t>5.3</w:t>
      </w:r>
      <w:r w:rsidRPr="00535751">
        <w:tab/>
        <w:t>Additional NR SUL configurations for NR frequency range 1</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80"/>
      <w:bookmarkEnd w:id="81"/>
      <w:bookmarkEnd w:id="82"/>
      <w:bookmarkEnd w:id="83"/>
      <w:bookmarkEnd w:id="84"/>
      <w:bookmarkEnd w:id="85"/>
    </w:p>
    <w:p w14:paraId="387E478F" w14:textId="77777777" w:rsidR="00275B13" w:rsidRDefault="00275B13" w:rsidP="00275B13">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5F8C01A1" w14:textId="77777777" w:rsidR="00275B13" w:rsidRPr="00B82F54" w:rsidRDefault="00275B13" w:rsidP="00275B13">
      <w:pPr>
        <w:rPr>
          <w:rFonts w:eastAsia="宋体"/>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宋体" w:hint="eastAsia"/>
          <w:lang w:eastAsia="zh-CN"/>
        </w:rPr>
        <w:t xml:space="preserve">release </w:t>
      </w:r>
      <w:r w:rsidRPr="00F159A4">
        <w:rPr>
          <w:rFonts w:eastAsia="宋体"/>
          <w:lang w:eastAsia="zh-CN"/>
        </w:rPr>
        <w:t>independen</w:t>
      </w:r>
      <w:r>
        <w:rPr>
          <w:rFonts w:eastAsia="宋体" w:hint="eastAsia"/>
          <w:lang w:eastAsia="zh-CN"/>
        </w:rPr>
        <w:t>t</w:t>
      </w:r>
      <w:r w:rsidRPr="00F159A4">
        <w:rPr>
          <w:rFonts w:eastAsia="宋体" w:hint="eastAsia"/>
          <w:lang w:eastAsia="zh-CN"/>
        </w:rPr>
        <w:t xml:space="preserve"> </w:t>
      </w:r>
      <w:r>
        <w:rPr>
          <w:rFonts w:eastAsia="宋体" w:hint="eastAsia"/>
          <w:lang w:eastAsia="zh-CN"/>
        </w:rPr>
        <w:t>features</w:t>
      </w:r>
      <w:r w:rsidRPr="003E7CDA">
        <w:rPr>
          <w:lang w:eastAsia="zh-CN"/>
        </w:rPr>
        <w:t xml:space="preserve"> in clause </w:t>
      </w:r>
      <w:r w:rsidRPr="00F159A4">
        <w:rPr>
          <w:rFonts w:eastAsia="宋体" w:hint="eastAsia"/>
          <w:lang w:eastAsia="zh-CN"/>
        </w:rPr>
        <w:t>5.1</w:t>
      </w:r>
      <w:r w:rsidRPr="003E7CDA">
        <w:rPr>
          <w:lang w:eastAsia="zh-CN"/>
        </w:rPr>
        <w:t xml:space="preserve"> are applicable for the UL carrier and the SUL carrier, respectively.</w:t>
      </w:r>
    </w:p>
    <w:p w14:paraId="19275EAC" w14:textId="77777777" w:rsidR="00275B13" w:rsidRPr="00535751" w:rsidRDefault="00275B13" w:rsidP="00275B13">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275B13" w:rsidRPr="00535751" w14:paraId="5C0AE6F4" w14:textId="77777777" w:rsidTr="001D5B8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1667B684" w14:textId="77777777" w:rsidR="00275B13" w:rsidRPr="00535751" w:rsidRDefault="00275B13" w:rsidP="001D5B8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3D1AB1D" w14:textId="77777777" w:rsidR="00275B13" w:rsidRPr="00535751" w:rsidRDefault="00275B13" w:rsidP="001D5B89">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3D9E441D" w14:textId="77777777" w:rsidR="00275B13" w:rsidRPr="00535751" w:rsidRDefault="00275B13" w:rsidP="001D5B89">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7BA7D86F" w14:textId="77777777" w:rsidR="00275B13" w:rsidRPr="00535751" w:rsidRDefault="00275B13" w:rsidP="001D5B89">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71271A99" w14:textId="77777777" w:rsidR="00275B13" w:rsidRPr="00535751" w:rsidRDefault="00275B13" w:rsidP="001D5B89">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4345E97" w14:textId="77777777" w:rsidR="00275B13" w:rsidRPr="00535751" w:rsidRDefault="00275B13" w:rsidP="001D5B8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81D75D5" w14:textId="77777777" w:rsidR="00275B13" w:rsidRPr="00535751" w:rsidRDefault="00275B13" w:rsidP="001D5B89">
            <w:pPr>
              <w:pStyle w:val="TAH"/>
            </w:pPr>
            <w:r w:rsidRPr="00535751">
              <w:t>Release</w:t>
            </w:r>
          </w:p>
          <w:p w14:paraId="4D3E684F" w14:textId="77777777" w:rsidR="00275B13" w:rsidRPr="00535751" w:rsidRDefault="00275B13" w:rsidP="001D5B89">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E34892B" w14:textId="77777777" w:rsidR="00275B13" w:rsidRPr="00535751" w:rsidRDefault="00275B13" w:rsidP="001D5B89">
            <w:pPr>
              <w:pStyle w:val="TAH"/>
            </w:pPr>
            <w:r w:rsidRPr="00535751">
              <w:t>requirements to be fulfilled</w:t>
            </w:r>
          </w:p>
          <w:p w14:paraId="707F3B17" w14:textId="77777777" w:rsidR="00275B13" w:rsidRPr="00535751" w:rsidRDefault="00275B13" w:rsidP="001D5B89">
            <w:pPr>
              <w:pStyle w:val="TAH"/>
            </w:pPr>
            <w:r w:rsidRPr="00535751">
              <w:t>(see 38.307 of the REL in which the SUL configuration was introduced)</w:t>
            </w:r>
          </w:p>
        </w:tc>
      </w:tr>
      <w:tr w:rsidR="00275B13" w:rsidRPr="00535751" w14:paraId="76EEC786" w14:textId="77777777" w:rsidTr="001D5B89">
        <w:trPr>
          <w:trHeight w:val="288"/>
        </w:trPr>
        <w:tc>
          <w:tcPr>
            <w:tcW w:w="1985" w:type="dxa"/>
            <w:tcBorders>
              <w:left w:val="single" w:sz="4" w:space="0" w:color="auto"/>
              <w:right w:val="single" w:sz="4" w:space="0" w:color="auto"/>
            </w:tcBorders>
            <w:shd w:val="clear" w:color="auto" w:fill="auto"/>
          </w:tcPr>
          <w:p w14:paraId="294AF363" w14:textId="77777777" w:rsidR="00275B13" w:rsidRPr="00535751" w:rsidRDefault="00275B13" w:rsidP="001D5B89">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3B67E126" w14:textId="77777777" w:rsidR="00275B13" w:rsidRPr="00535751" w:rsidRDefault="00275B13" w:rsidP="001D5B89">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1B3553E3" w14:textId="77777777" w:rsidR="00275B13" w:rsidRPr="00535751" w:rsidRDefault="00275B13" w:rsidP="001D5B89">
            <w:pPr>
              <w:pStyle w:val="TAC"/>
            </w:pPr>
            <w:r>
              <w:t>3</w:t>
            </w:r>
          </w:p>
        </w:tc>
        <w:tc>
          <w:tcPr>
            <w:tcW w:w="877" w:type="dxa"/>
            <w:tcBorders>
              <w:top w:val="single" w:sz="4" w:space="0" w:color="auto"/>
              <w:left w:val="nil"/>
              <w:bottom w:val="single" w:sz="4" w:space="0" w:color="auto"/>
              <w:right w:val="single" w:sz="4" w:space="0" w:color="auto"/>
            </w:tcBorders>
          </w:tcPr>
          <w:p w14:paraId="67DFE036" w14:textId="77777777" w:rsidR="00275B13" w:rsidRPr="00535751" w:rsidRDefault="00275B13" w:rsidP="001D5B89">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12A97307" w14:textId="77777777" w:rsidR="00275B13" w:rsidRPr="00535751" w:rsidRDefault="00275B13" w:rsidP="001D5B89">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9AE8D3E" w14:textId="77777777" w:rsidR="00275B13" w:rsidRPr="00535751" w:rsidRDefault="00275B13" w:rsidP="001D5B89">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6D31C2" w14:textId="77777777" w:rsidR="00275B13" w:rsidRPr="00535751" w:rsidRDefault="00275B13" w:rsidP="001D5B89">
            <w:pPr>
              <w:pStyle w:val="TAC"/>
            </w:pPr>
            <w:r w:rsidRPr="00535751">
              <w:t>Rel-15</w:t>
            </w:r>
          </w:p>
        </w:tc>
        <w:tc>
          <w:tcPr>
            <w:tcW w:w="1366" w:type="dxa"/>
            <w:tcBorders>
              <w:left w:val="single" w:sz="4" w:space="0" w:color="auto"/>
              <w:right w:val="single" w:sz="4" w:space="0" w:color="auto"/>
            </w:tcBorders>
            <w:shd w:val="clear" w:color="auto" w:fill="auto"/>
          </w:tcPr>
          <w:p w14:paraId="601A95B9" w14:textId="77777777" w:rsidR="00275B13" w:rsidRPr="00535751" w:rsidRDefault="00275B13" w:rsidP="001D5B89">
            <w:pPr>
              <w:pStyle w:val="TAC"/>
            </w:pPr>
            <w:r w:rsidRPr="00535751">
              <w:t>Table B.4.3</w:t>
            </w:r>
            <w:r w:rsidRPr="00535751">
              <w:rPr>
                <w:rFonts w:hint="eastAsia"/>
              </w:rPr>
              <w:t>-1</w:t>
            </w:r>
          </w:p>
        </w:tc>
      </w:tr>
      <w:tr w:rsidR="00275B13" w:rsidRPr="00535751" w14:paraId="1FC5A6B5" w14:textId="77777777" w:rsidTr="001D5B89">
        <w:trPr>
          <w:trHeight w:val="288"/>
        </w:trPr>
        <w:tc>
          <w:tcPr>
            <w:tcW w:w="1985" w:type="dxa"/>
            <w:tcBorders>
              <w:left w:val="single" w:sz="4" w:space="0" w:color="auto"/>
              <w:bottom w:val="single" w:sz="4" w:space="0" w:color="auto"/>
              <w:right w:val="single" w:sz="4" w:space="0" w:color="auto"/>
            </w:tcBorders>
            <w:shd w:val="clear" w:color="auto" w:fill="auto"/>
            <w:hideMark/>
          </w:tcPr>
          <w:p w14:paraId="41696068" w14:textId="77777777" w:rsidR="00275B13" w:rsidRPr="00535751" w:rsidRDefault="00275B13" w:rsidP="001D5B89">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02A45206" w14:textId="77777777" w:rsidR="00275B13" w:rsidRPr="00535751" w:rsidRDefault="00275B13" w:rsidP="001D5B89">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4EB544B" w14:textId="77777777" w:rsidR="00275B13" w:rsidRPr="00535751" w:rsidRDefault="00275B13" w:rsidP="001D5B89">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030DB039" w14:textId="77777777" w:rsidR="00275B13" w:rsidRPr="00535751" w:rsidRDefault="00275B13" w:rsidP="001D5B89">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3F2E1F33" w14:textId="77777777" w:rsidR="00275B13" w:rsidRPr="00535751" w:rsidRDefault="00275B13" w:rsidP="001D5B89">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676FAC9D" w14:textId="77777777" w:rsidR="00275B13" w:rsidRPr="00535751" w:rsidRDefault="00275B13" w:rsidP="001D5B89">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23DDFA6" w14:textId="77777777" w:rsidR="00275B13" w:rsidRPr="00535751" w:rsidRDefault="00275B13" w:rsidP="001D5B89">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AB9AA43" w14:textId="77777777" w:rsidR="00275B13" w:rsidRPr="00535751" w:rsidRDefault="00275B13" w:rsidP="001D5B89">
            <w:pPr>
              <w:pStyle w:val="TAC"/>
            </w:pPr>
          </w:p>
        </w:tc>
      </w:tr>
      <w:tr w:rsidR="00220EB8" w:rsidRPr="008D6F05" w14:paraId="6E30B366" w14:textId="77777777" w:rsidTr="00220EB8">
        <w:trPr>
          <w:trHeight w:val="288"/>
          <w:ins w:id="86" w:author="Bo Liu, CTC" w:date="2024-02-08T15:17:00Z"/>
        </w:trPr>
        <w:tc>
          <w:tcPr>
            <w:tcW w:w="1985" w:type="dxa"/>
            <w:tcBorders>
              <w:left w:val="single" w:sz="4" w:space="0" w:color="auto"/>
              <w:bottom w:val="single" w:sz="4" w:space="0" w:color="auto"/>
              <w:right w:val="single" w:sz="4" w:space="0" w:color="auto"/>
            </w:tcBorders>
            <w:shd w:val="clear" w:color="auto" w:fill="auto"/>
            <w:hideMark/>
          </w:tcPr>
          <w:p w14:paraId="572BB6BC" w14:textId="77777777" w:rsidR="00220EB8" w:rsidRDefault="00220EB8" w:rsidP="001D5B89">
            <w:pPr>
              <w:pStyle w:val="TAC"/>
              <w:rPr>
                <w:ins w:id="87" w:author="Bo Liu, CTC" w:date="2024-02-08T15:17:00Z"/>
              </w:rPr>
            </w:pPr>
            <w:ins w:id="88" w:author="Bo Liu, CTC" w:date="2024-02-08T15:17:00Z">
              <w:r>
                <w:t xml:space="preserve">Inter-band SUL configurations </w:t>
              </w:r>
              <w:r w:rsidRPr="008D6F05">
                <w:t xml:space="preserve">with 1Tx-2Tx switching </w:t>
              </w:r>
              <w:r>
                <w:t>within NR FR1</w:t>
              </w:r>
            </w:ins>
          </w:p>
        </w:tc>
        <w:tc>
          <w:tcPr>
            <w:tcW w:w="746" w:type="dxa"/>
            <w:tcBorders>
              <w:top w:val="single" w:sz="4" w:space="0" w:color="auto"/>
              <w:left w:val="single" w:sz="4" w:space="0" w:color="auto"/>
              <w:bottom w:val="single" w:sz="4" w:space="0" w:color="auto"/>
              <w:right w:val="single" w:sz="4" w:space="0" w:color="auto"/>
            </w:tcBorders>
            <w:hideMark/>
          </w:tcPr>
          <w:p w14:paraId="430E1F6A" w14:textId="77777777" w:rsidR="00220EB8" w:rsidRDefault="00220EB8" w:rsidP="001D5B89">
            <w:pPr>
              <w:pStyle w:val="TAC"/>
              <w:rPr>
                <w:ins w:id="89" w:author="Bo Liu, CTC" w:date="2024-02-08T15:17:00Z"/>
              </w:rPr>
            </w:pPr>
            <w:ins w:id="90" w:author="Bo Liu, CTC" w:date="2024-02-08T15:17:00Z">
              <w:r>
                <w:t>UL</w:t>
              </w:r>
            </w:ins>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FD80C8A" w14:textId="77777777" w:rsidR="00220EB8" w:rsidRDefault="00220EB8" w:rsidP="001D5B89">
            <w:pPr>
              <w:pStyle w:val="TAC"/>
              <w:rPr>
                <w:ins w:id="91" w:author="Bo Liu, CTC" w:date="2024-02-08T15:17:00Z"/>
                <w:lang w:eastAsia="zh-CN"/>
              </w:rPr>
            </w:pPr>
            <w:ins w:id="92" w:author="Bo Liu, CTC" w:date="2024-02-08T15:17:00Z">
              <w:r>
                <w:rPr>
                  <w:lang w:eastAsia="zh-CN"/>
                </w:rPr>
                <w:t>2</w:t>
              </w:r>
            </w:ins>
          </w:p>
        </w:tc>
        <w:tc>
          <w:tcPr>
            <w:tcW w:w="877" w:type="dxa"/>
            <w:tcBorders>
              <w:top w:val="single" w:sz="4" w:space="0" w:color="auto"/>
              <w:left w:val="nil"/>
              <w:bottom w:val="single" w:sz="4" w:space="0" w:color="auto"/>
              <w:right w:val="single" w:sz="4" w:space="0" w:color="auto"/>
            </w:tcBorders>
          </w:tcPr>
          <w:p w14:paraId="6E65B43D" w14:textId="77777777" w:rsidR="00220EB8" w:rsidRDefault="00220EB8" w:rsidP="001D5B89">
            <w:pPr>
              <w:pStyle w:val="TAC"/>
              <w:rPr>
                <w:ins w:id="93" w:author="Bo Liu, CTC" w:date="2024-02-08T15:17:00Z"/>
                <w:lang w:eastAsia="zh-CN"/>
              </w:rPr>
            </w:pPr>
            <w:ins w:id="94" w:author="Bo Liu, CTC" w:date="2024-02-08T15:17:00Z">
              <w:r>
                <w:rPr>
                  <w:lang w:eastAsia="zh-CN"/>
                </w:rPr>
                <w:t>2</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EC08B82" w14:textId="77777777" w:rsidR="00220EB8" w:rsidRDefault="00220EB8" w:rsidP="001D5B89">
            <w:pPr>
              <w:pStyle w:val="TAC"/>
              <w:rPr>
                <w:ins w:id="95" w:author="Bo Liu, CTC" w:date="2024-02-08T15:17:00Z"/>
              </w:rPr>
            </w:pPr>
            <w:ins w:id="96" w:author="Bo Liu, CTC" w:date="2024-02-08T15:17:00Z">
              <w:r>
                <w:t>A</w:t>
              </w:r>
            </w:ins>
          </w:p>
        </w:tc>
        <w:tc>
          <w:tcPr>
            <w:tcW w:w="1086" w:type="dxa"/>
            <w:tcBorders>
              <w:top w:val="single" w:sz="4" w:space="0" w:color="auto"/>
              <w:left w:val="nil"/>
              <w:bottom w:val="single" w:sz="4" w:space="0" w:color="auto"/>
              <w:right w:val="nil"/>
            </w:tcBorders>
            <w:shd w:val="clear" w:color="auto" w:fill="auto"/>
            <w:noWrap/>
          </w:tcPr>
          <w:p w14:paraId="4BB4E41A" w14:textId="77777777" w:rsidR="00220EB8" w:rsidRDefault="00220EB8" w:rsidP="001D5B89">
            <w:pPr>
              <w:pStyle w:val="TAC"/>
              <w:rPr>
                <w:ins w:id="97" w:author="Bo Liu, CTC" w:date="2024-02-08T15:17:00Z"/>
              </w:rPr>
            </w:pPr>
            <w:ins w:id="98" w:author="Bo Liu, CTC" w:date="2024-02-08T15:17:00Z">
              <w:r>
                <w:t>TDD and SUL</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59F862B" w14:textId="77777777" w:rsidR="00220EB8" w:rsidRDefault="00220EB8" w:rsidP="001D5B89">
            <w:pPr>
              <w:pStyle w:val="TAC"/>
              <w:rPr>
                <w:ins w:id="99" w:author="Bo Liu, CTC" w:date="2024-02-08T15:17:00Z"/>
              </w:rPr>
            </w:pPr>
            <w:ins w:id="100" w:author="Bo Liu, CTC" w:date="2024-02-08T15:17:00Z">
              <w:r>
                <w:t>Rel-16</w:t>
              </w:r>
            </w:ins>
          </w:p>
        </w:tc>
        <w:tc>
          <w:tcPr>
            <w:tcW w:w="1366" w:type="dxa"/>
            <w:tcBorders>
              <w:left w:val="single" w:sz="4" w:space="0" w:color="auto"/>
              <w:bottom w:val="single" w:sz="4" w:space="0" w:color="auto"/>
              <w:right w:val="single" w:sz="4" w:space="0" w:color="auto"/>
            </w:tcBorders>
            <w:shd w:val="clear" w:color="auto" w:fill="auto"/>
          </w:tcPr>
          <w:p w14:paraId="03EB1FD4" w14:textId="77777777" w:rsidR="00220EB8" w:rsidRDefault="00220EB8" w:rsidP="001D5B89">
            <w:pPr>
              <w:pStyle w:val="TAC"/>
              <w:rPr>
                <w:ins w:id="101" w:author="Bo Liu, CTC" w:date="2024-02-08T15:17:00Z"/>
              </w:rPr>
            </w:pPr>
            <w:ins w:id="102" w:author="Bo Liu, CTC" w:date="2024-02-08T15:17:00Z">
              <w:r>
                <w:t>Table B</w:t>
              </w:r>
              <w:r w:rsidRPr="006671A7">
                <w:t>.</w:t>
              </w:r>
              <w:r>
                <w:t>4.15-1</w:t>
              </w:r>
            </w:ins>
          </w:p>
        </w:tc>
      </w:tr>
    </w:tbl>
    <w:p w14:paraId="5EB3C757" w14:textId="77777777" w:rsidR="002030EF" w:rsidRPr="009120A3" w:rsidRDefault="002030EF" w:rsidP="009120A3"/>
    <w:p w14:paraId="7C520491" w14:textId="025EBA0A" w:rsidR="00762506" w:rsidRDefault="009120A3" w:rsidP="009120A3">
      <w:pPr>
        <w:pStyle w:val="2"/>
        <w:rPr>
          <w:color w:val="FF0000"/>
          <w:lang w:eastAsia="zh-CN"/>
        </w:rPr>
      </w:pPr>
      <w:r>
        <w:rPr>
          <w:color w:val="FF0000"/>
        </w:rPr>
        <w:t>&lt;Next Change&gt;</w:t>
      </w:r>
    </w:p>
    <w:p w14:paraId="3E32F017" w14:textId="77777777" w:rsidR="00275B13" w:rsidRPr="00F0659B" w:rsidRDefault="00275B13" w:rsidP="00275B13">
      <w:pPr>
        <w:pStyle w:val="40"/>
      </w:pPr>
      <w:bookmarkStart w:id="103" w:name="_Toc106132110"/>
      <w:bookmarkStart w:id="104" w:name="_Toc115198877"/>
      <w:bookmarkStart w:id="105" w:name="_Toc121932142"/>
      <w:bookmarkStart w:id="106" w:name="_Toc130392168"/>
      <w:bookmarkStart w:id="107" w:name="_Toc137474271"/>
      <w:bookmarkStart w:id="108" w:name="_Toc138875369"/>
      <w:bookmarkStart w:id="109" w:name="_Toc156578545"/>
      <w:r w:rsidRPr="00F0659B">
        <w:t>8.1.2.1</w:t>
      </w:r>
      <w:r w:rsidRPr="00F0659B">
        <w:tab/>
        <w:t>Inter-band EN-DC within frequency</w:t>
      </w:r>
      <w:r w:rsidRPr="00F0659B" w:rsidDel="0007492E">
        <w:t xml:space="preserve"> </w:t>
      </w:r>
      <w:r w:rsidRPr="00F0659B">
        <w:t>range 1</w:t>
      </w:r>
      <w:bookmarkEnd w:id="103"/>
      <w:bookmarkEnd w:id="104"/>
      <w:bookmarkEnd w:id="105"/>
      <w:bookmarkEnd w:id="106"/>
      <w:bookmarkEnd w:id="107"/>
      <w:bookmarkEnd w:id="108"/>
      <w:bookmarkEnd w:id="109"/>
    </w:p>
    <w:p w14:paraId="43317081" w14:textId="77777777" w:rsidR="00275B13" w:rsidRPr="00F0659B" w:rsidRDefault="00275B13" w:rsidP="00275B13">
      <w:r w:rsidRPr="00F0659B">
        <w:t>Requirements for a Rel-16 UE for additional EN-DC inter-band configurations within FR1 compared to TS 38.101-3 of Rel-16 [4] are introduced via this clause.</w:t>
      </w:r>
    </w:p>
    <w:p w14:paraId="5AB5F002" w14:textId="77777777" w:rsidR="00275B13" w:rsidRPr="005237C9" w:rsidRDefault="00275B13" w:rsidP="00275B13">
      <w:pPr>
        <w:pStyle w:val="TH"/>
      </w:pPr>
      <w:r w:rsidRPr="00F0659B">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275B13" w:rsidRPr="00535751" w14:paraId="122B03D8" w14:textId="77777777" w:rsidTr="001D5B89">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0C57331" w14:textId="77777777" w:rsidR="00275B13" w:rsidRPr="00535751" w:rsidRDefault="00275B13" w:rsidP="001D5B89">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E0D8F3" w14:textId="77777777" w:rsidR="00275B13" w:rsidRPr="00535751" w:rsidRDefault="00275B13" w:rsidP="001D5B89">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9EF93F5" w14:textId="77777777" w:rsidR="00275B13" w:rsidRPr="00535751" w:rsidRDefault="00275B13" w:rsidP="001D5B89">
            <w:pPr>
              <w:pStyle w:val="TAH"/>
              <w:rPr>
                <w:rFonts w:cs="Arial"/>
              </w:rPr>
            </w:pPr>
            <w:r w:rsidRPr="00535751">
              <w:rPr>
                <w:rFonts w:cs="Arial"/>
              </w:rPr>
              <w:t>Release</w:t>
            </w:r>
          </w:p>
          <w:p w14:paraId="670BE1E4" w14:textId="77777777" w:rsidR="00275B13" w:rsidRPr="00535751" w:rsidRDefault="00275B13" w:rsidP="001D5B89">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DE5C809" w14:textId="77777777" w:rsidR="00275B13" w:rsidRPr="00535751" w:rsidRDefault="00275B13" w:rsidP="001D5B89">
            <w:pPr>
              <w:pStyle w:val="TAH"/>
              <w:rPr>
                <w:rFonts w:cs="Arial"/>
                <w:lang w:val="en-US"/>
              </w:rPr>
            </w:pPr>
            <w:r w:rsidRPr="00535751">
              <w:rPr>
                <w:rFonts w:cs="Arial"/>
                <w:lang w:val="en-US"/>
              </w:rPr>
              <w:t>Requirements to be fulfilled</w:t>
            </w:r>
          </w:p>
          <w:p w14:paraId="0337E3CE" w14:textId="77777777" w:rsidR="00275B13" w:rsidRPr="00535751" w:rsidRDefault="00275B13" w:rsidP="001D5B89">
            <w:pPr>
              <w:pStyle w:val="TAH"/>
              <w:rPr>
                <w:rFonts w:cs="Arial"/>
              </w:rPr>
            </w:pPr>
            <w:r w:rsidRPr="00535751">
              <w:rPr>
                <w:rFonts w:cs="Arial"/>
                <w:lang w:val="en-US"/>
              </w:rPr>
              <w:t>(see TS 38.307 of the release in which the band was introduced)</w:t>
            </w:r>
          </w:p>
        </w:tc>
      </w:tr>
      <w:tr w:rsidR="00275B13" w:rsidRPr="00535751" w14:paraId="3DCB2DE3" w14:textId="77777777" w:rsidTr="001D5B89">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73F3D2E" w14:textId="77777777" w:rsidR="00275B13" w:rsidRPr="00535751" w:rsidRDefault="00275B13" w:rsidP="001D5B89">
            <w:pPr>
              <w:pStyle w:val="TAL"/>
            </w:pPr>
            <w:r w:rsidRPr="00F0659B">
              <w:t xml:space="preserve">Inter-band EN-DC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01AD1AB" w14:textId="77777777" w:rsidR="00275B13" w:rsidRPr="00535751" w:rsidRDefault="00275B13" w:rsidP="001D5B8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FEA83A8" w14:textId="77777777" w:rsidR="00275B13" w:rsidRPr="00535751" w:rsidRDefault="00275B13" w:rsidP="001D5B8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72C9ABA8" w14:textId="77777777" w:rsidR="00275B13" w:rsidRPr="00535751" w:rsidRDefault="00275B13" w:rsidP="001D5B89">
            <w:pPr>
              <w:pStyle w:val="TAL"/>
              <w:jc w:val="center"/>
            </w:pPr>
            <w:r w:rsidRPr="00535751">
              <w:t xml:space="preserve">Table </w:t>
            </w:r>
            <w:r w:rsidRPr="00535751">
              <w:rPr>
                <w:lang w:eastAsia="ja-JP"/>
              </w:rPr>
              <w:t>B.4.6</w:t>
            </w:r>
            <w:r w:rsidRPr="00535751">
              <w:rPr>
                <w:rFonts w:hint="eastAsia"/>
                <w:lang w:eastAsia="ja-JP"/>
              </w:rPr>
              <w:t>-1</w:t>
            </w:r>
          </w:p>
        </w:tc>
      </w:tr>
      <w:tr w:rsidR="00275B13" w:rsidRPr="00535751" w14:paraId="6ECF6E2E" w14:textId="77777777" w:rsidTr="001D5B89">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6AC3FFF" w14:textId="77777777" w:rsidR="00275B13" w:rsidRPr="00535751" w:rsidRDefault="00275B13" w:rsidP="001D5B89">
            <w:pPr>
              <w:pStyle w:val="TAL"/>
            </w:pPr>
            <w:r w:rsidRPr="00F0659B">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91FEE02" w14:textId="77777777" w:rsidR="00275B13" w:rsidRPr="00535751" w:rsidRDefault="00275B13" w:rsidP="001D5B89">
            <w:pPr>
              <w:pStyle w:val="TAL"/>
              <w:jc w:val="center"/>
            </w:pPr>
            <w:r w:rsidRPr="00535751">
              <w:t>FDD, TDD</w:t>
            </w:r>
            <w:r>
              <w:t>,</w:t>
            </w:r>
            <w:r w:rsidRPr="00B6745D">
              <w:rPr>
                <w:rFonts w:eastAsia="宋体"/>
                <w:lang w:val="en-US" w:eastAsia="zh-CN"/>
              </w:rPr>
              <w:t xml:space="preserve"> </w:t>
            </w:r>
            <w:r w:rsidRPr="00B40209">
              <w:rPr>
                <w:rFonts w:eastAsia="宋体"/>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8FA8A6F" w14:textId="77777777" w:rsidR="00275B13" w:rsidRPr="00535751" w:rsidRDefault="00275B13" w:rsidP="001D5B8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E9D97A5" w14:textId="77777777" w:rsidR="00275B13" w:rsidRPr="00535751" w:rsidRDefault="00275B13" w:rsidP="001D5B89">
            <w:pPr>
              <w:pStyle w:val="TAL"/>
              <w:jc w:val="center"/>
              <w:rPr>
                <w:noProof/>
              </w:rPr>
            </w:pPr>
          </w:p>
        </w:tc>
      </w:tr>
    </w:tbl>
    <w:p w14:paraId="26C2C15D" w14:textId="77777777" w:rsidR="00275B13" w:rsidRPr="00535751" w:rsidRDefault="00275B13" w:rsidP="00275B13"/>
    <w:p w14:paraId="1880E0EF" w14:textId="77777777" w:rsidR="00275B13" w:rsidRPr="00F0659B" w:rsidRDefault="00275B13" w:rsidP="00275B13">
      <w:pPr>
        <w:pStyle w:val="TH"/>
      </w:pPr>
      <w:bookmarkStart w:id="110" w:name="OLE_LINK26"/>
      <w:r w:rsidRPr="00F0659B">
        <w:t xml:space="preserve">Table 8.1.2.1-1: EN-DC inter-band configurations </w:t>
      </w:r>
      <w:r w:rsidRPr="00F0659B">
        <w:rPr>
          <w:rFonts w:hint="eastAsia"/>
          <w:lang w:eastAsia="zh-CN"/>
        </w:rPr>
        <w:t xml:space="preserve">without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275B13" w:rsidRPr="00535751" w14:paraId="61FA718E" w14:textId="77777777" w:rsidTr="001D5B89">
        <w:trPr>
          <w:jc w:val="center"/>
        </w:trPr>
        <w:tc>
          <w:tcPr>
            <w:tcW w:w="985" w:type="dxa"/>
            <w:tcBorders>
              <w:bottom w:val="single" w:sz="4" w:space="0" w:color="auto"/>
            </w:tcBorders>
            <w:shd w:val="clear" w:color="auto" w:fill="auto"/>
          </w:tcPr>
          <w:p w14:paraId="2341E3A1" w14:textId="77777777" w:rsidR="00275B13" w:rsidRPr="00535751" w:rsidRDefault="00275B13" w:rsidP="001D5B89">
            <w:pPr>
              <w:pStyle w:val="TAH"/>
              <w:rPr>
                <w:rFonts w:eastAsia="等线"/>
              </w:rPr>
            </w:pPr>
            <w:r w:rsidRPr="00535751">
              <w:rPr>
                <w:rFonts w:eastAsia="等线"/>
              </w:rPr>
              <w:t>Feature</w:t>
            </w:r>
          </w:p>
        </w:tc>
        <w:tc>
          <w:tcPr>
            <w:tcW w:w="746" w:type="dxa"/>
            <w:shd w:val="clear" w:color="auto" w:fill="auto"/>
          </w:tcPr>
          <w:p w14:paraId="31C650CF" w14:textId="77777777" w:rsidR="00275B13" w:rsidRPr="00535751" w:rsidRDefault="00275B13" w:rsidP="001D5B89">
            <w:pPr>
              <w:pStyle w:val="TAH"/>
              <w:rPr>
                <w:rFonts w:eastAsia="等线"/>
              </w:rPr>
            </w:pPr>
            <w:r w:rsidRPr="00535751">
              <w:rPr>
                <w:rFonts w:eastAsia="等线"/>
              </w:rPr>
              <w:t>DL/UL</w:t>
            </w:r>
          </w:p>
        </w:tc>
        <w:tc>
          <w:tcPr>
            <w:tcW w:w="1054" w:type="dxa"/>
            <w:shd w:val="clear" w:color="auto" w:fill="auto"/>
          </w:tcPr>
          <w:p w14:paraId="2016ED51" w14:textId="77777777" w:rsidR="00275B13" w:rsidRPr="00535751" w:rsidRDefault="00275B13" w:rsidP="001D5B89">
            <w:pPr>
              <w:pStyle w:val="TAH"/>
              <w:rPr>
                <w:rFonts w:eastAsia="等线"/>
              </w:rPr>
            </w:pPr>
            <w:r w:rsidRPr="00535751">
              <w:rPr>
                <w:rFonts w:eastAsia="等线"/>
              </w:rPr>
              <w:t>maximum number of E-UTRA bands</w:t>
            </w:r>
          </w:p>
        </w:tc>
        <w:tc>
          <w:tcPr>
            <w:tcW w:w="1151" w:type="dxa"/>
            <w:shd w:val="clear" w:color="auto" w:fill="auto"/>
          </w:tcPr>
          <w:p w14:paraId="2A9B0748" w14:textId="77777777" w:rsidR="00275B13" w:rsidRPr="00535751" w:rsidRDefault="00275B13" w:rsidP="001D5B89">
            <w:pPr>
              <w:pStyle w:val="TAH"/>
              <w:rPr>
                <w:rFonts w:eastAsia="等线"/>
              </w:rPr>
            </w:pPr>
            <w:r w:rsidRPr="00535751">
              <w:rPr>
                <w:rFonts w:eastAsia="等线"/>
              </w:rPr>
              <w:t>maximum number of E-UTRA CCs</w:t>
            </w:r>
          </w:p>
        </w:tc>
        <w:tc>
          <w:tcPr>
            <w:tcW w:w="1034" w:type="dxa"/>
            <w:shd w:val="clear" w:color="auto" w:fill="auto"/>
          </w:tcPr>
          <w:p w14:paraId="18731A3E" w14:textId="77777777" w:rsidR="00275B13" w:rsidRPr="00535751" w:rsidRDefault="00275B13" w:rsidP="001D5B89">
            <w:pPr>
              <w:pStyle w:val="TAH"/>
              <w:rPr>
                <w:rFonts w:eastAsia="等线"/>
              </w:rPr>
            </w:pPr>
            <w:r w:rsidRPr="00535751">
              <w:rPr>
                <w:rFonts w:eastAsia="等线"/>
              </w:rPr>
              <w:t>maximum number of NR bands</w:t>
            </w:r>
          </w:p>
        </w:tc>
        <w:tc>
          <w:tcPr>
            <w:tcW w:w="1145" w:type="dxa"/>
            <w:shd w:val="clear" w:color="auto" w:fill="auto"/>
          </w:tcPr>
          <w:p w14:paraId="12C28223" w14:textId="77777777" w:rsidR="00275B13" w:rsidRPr="00535751" w:rsidRDefault="00275B13" w:rsidP="001D5B89">
            <w:pPr>
              <w:pStyle w:val="TAH"/>
              <w:rPr>
                <w:rFonts w:eastAsia="等线"/>
              </w:rPr>
            </w:pPr>
            <w:r w:rsidRPr="00535751">
              <w:rPr>
                <w:rFonts w:eastAsia="等线"/>
              </w:rPr>
              <w:t>maximum number of NR CCs</w:t>
            </w:r>
          </w:p>
        </w:tc>
        <w:tc>
          <w:tcPr>
            <w:tcW w:w="1364" w:type="dxa"/>
            <w:shd w:val="clear" w:color="auto" w:fill="auto"/>
          </w:tcPr>
          <w:p w14:paraId="4B072260" w14:textId="77777777" w:rsidR="00275B13" w:rsidRPr="00535751" w:rsidRDefault="00275B13" w:rsidP="001D5B89">
            <w:pPr>
              <w:pStyle w:val="TAH"/>
              <w:rPr>
                <w:rFonts w:eastAsia="等线"/>
              </w:rPr>
            </w:pPr>
            <w:r w:rsidRPr="00535751">
              <w:rPr>
                <w:rFonts w:eastAsia="等线"/>
              </w:rPr>
              <w:t>Duplex-mode</w:t>
            </w:r>
          </w:p>
        </w:tc>
        <w:tc>
          <w:tcPr>
            <w:tcW w:w="953" w:type="dxa"/>
            <w:shd w:val="clear" w:color="auto" w:fill="auto"/>
          </w:tcPr>
          <w:p w14:paraId="6BBE9669" w14:textId="77777777" w:rsidR="00275B13" w:rsidRPr="00535751" w:rsidRDefault="00275B13" w:rsidP="001D5B89">
            <w:pPr>
              <w:pStyle w:val="TAH"/>
              <w:rPr>
                <w:rFonts w:eastAsia="等线"/>
              </w:rPr>
            </w:pPr>
            <w:r w:rsidRPr="00535751">
              <w:rPr>
                <w:rFonts w:eastAsia="等线"/>
              </w:rPr>
              <w:t>Release</w:t>
            </w:r>
          </w:p>
          <w:p w14:paraId="099D3CAC" w14:textId="77777777" w:rsidR="00275B13" w:rsidRPr="00535751" w:rsidRDefault="00275B13" w:rsidP="001D5B89">
            <w:pPr>
              <w:pStyle w:val="TAH"/>
              <w:rPr>
                <w:rFonts w:eastAsia="等线"/>
              </w:rPr>
            </w:pPr>
            <w:r w:rsidRPr="00535751">
              <w:rPr>
                <w:rFonts w:eastAsia="等线"/>
              </w:rPr>
              <w:t>independent from</w:t>
            </w:r>
          </w:p>
        </w:tc>
        <w:tc>
          <w:tcPr>
            <w:tcW w:w="1425" w:type="dxa"/>
            <w:tcBorders>
              <w:bottom w:val="single" w:sz="4" w:space="0" w:color="auto"/>
            </w:tcBorders>
            <w:shd w:val="clear" w:color="auto" w:fill="auto"/>
          </w:tcPr>
          <w:p w14:paraId="702D5624" w14:textId="77777777" w:rsidR="00275B13" w:rsidRPr="00535751" w:rsidRDefault="00275B13" w:rsidP="001D5B89">
            <w:pPr>
              <w:pStyle w:val="TAH"/>
              <w:rPr>
                <w:rFonts w:eastAsia="等线" w:cs="Arial"/>
              </w:rPr>
            </w:pPr>
            <w:r w:rsidRPr="00535751">
              <w:rPr>
                <w:rFonts w:eastAsia="等线" w:cs="Arial"/>
              </w:rPr>
              <w:t>requirements to be fulfilled</w:t>
            </w:r>
          </w:p>
          <w:p w14:paraId="164EA41C" w14:textId="77777777" w:rsidR="00275B13" w:rsidRPr="00535751" w:rsidRDefault="00275B13" w:rsidP="001D5B89">
            <w:pPr>
              <w:pStyle w:val="TAH"/>
              <w:rPr>
                <w:rFonts w:eastAsia="等线"/>
              </w:rPr>
            </w:pPr>
            <w:r w:rsidRPr="00535751">
              <w:rPr>
                <w:rFonts w:eastAsia="等线" w:cs="Arial"/>
              </w:rPr>
              <w:t>(see 38.307 of the REL in which the CA configuration was introduced)</w:t>
            </w:r>
          </w:p>
        </w:tc>
      </w:tr>
      <w:tr w:rsidR="00275B13" w:rsidRPr="00535751" w14:paraId="12548179" w14:textId="77777777" w:rsidTr="001D5B89">
        <w:trPr>
          <w:jc w:val="center"/>
        </w:trPr>
        <w:tc>
          <w:tcPr>
            <w:tcW w:w="985" w:type="dxa"/>
            <w:tcBorders>
              <w:bottom w:val="nil"/>
            </w:tcBorders>
            <w:shd w:val="clear" w:color="auto" w:fill="auto"/>
          </w:tcPr>
          <w:p w14:paraId="5FE334F1" w14:textId="77777777" w:rsidR="00275B13" w:rsidRPr="00535751" w:rsidRDefault="00275B13" w:rsidP="001D5B89">
            <w:pPr>
              <w:pStyle w:val="TAC"/>
              <w:rPr>
                <w:rFonts w:eastAsia="等线"/>
              </w:rPr>
            </w:pPr>
            <w:r w:rsidRPr="00F0659B">
              <w:rPr>
                <w:rFonts w:eastAsia="等线"/>
              </w:rPr>
              <w:t>Inter-band EN-DC</w:t>
            </w:r>
          </w:p>
        </w:tc>
        <w:tc>
          <w:tcPr>
            <w:tcW w:w="746" w:type="dxa"/>
            <w:shd w:val="clear" w:color="auto" w:fill="auto"/>
          </w:tcPr>
          <w:p w14:paraId="2A72F205" w14:textId="77777777" w:rsidR="00275B13" w:rsidRPr="00535751" w:rsidRDefault="00275B13" w:rsidP="001D5B89">
            <w:pPr>
              <w:pStyle w:val="TAC"/>
              <w:rPr>
                <w:rFonts w:eastAsia="等线"/>
              </w:rPr>
            </w:pPr>
            <w:r w:rsidRPr="00535751">
              <w:rPr>
                <w:rFonts w:eastAsia="等线"/>
              </w:rPr>
              <w:t>DL</w:t>
            </w:r>
          </w:p>
        </w:tc>
        <w:tc>
          <w:tcPr>
            <w:tcW w:w="1054" w:type="dxa"/>
            <w:shd w:val="clear" w:color="auto" w:fill="auto"/>
          </w:tcPr>
          <w:p w14:paraId="16BB75F2" w14:textId="77777777" w:rsidR="00275B13" w:rsidRPr="00535751" w:rsidRDefault="00275B13" w:rsidP="001D5B89">
            <w:pPr>
              <w:pStyle w:val="TAC"/>
              <w:rPr>
                <w:rFonts w:eastAsia="等线"/>
              </w:rPr>
            </w:pPr>
            <w:r>
              <w:rPr>
                <w:rFonts w:eastAsia="等线"/>
              </w:rPr>
              <w:t>6</w:t>
            </w:r>
          </w:p>
        </w:tc>
        <w:tc>
          <w:tcPr>
            <w:tcW w:w="1151" w:type="dxa"/>
            <w:shd w:val="clear" w:color="auto" w:fill="auto"/>
          </w:tcPr>
          <w:p w14:paraId="30A88D5F" w14:textId="77777777" w:rsidR="00275B13" w:rsidRPr="00535751" w:rsidRDefault="00275B13" w:rsidP="001D5B89">
            <w:pPr>
              <w:pStyle w:val="TAC"/>
              <w:rPr>
                <w:rFonts w:eastAsia="等线"/>
              </w:rPr>
            </w:pPr>
            <w:r>
              <w:rPr>
                <w:rFonts w:eastAsia="等线"/>
              </w:rPr>
              <w:t>6</w:t>
            </w:r>
          </w:p>
        </w:tc>
        <w:tc>
          <w:tcPr>
            <w:tcW w:w="1034" w:type="dxa"/>
            <w:shd w:val="clear" w:color="auto" w:fill="auto"/>
          </w:tcPr>
          <w:p w14:paraId="4D4441CA" w14:textId="77777777" w:rsidR="00275B13" w:rsidRPr="00535751" w:rsidRDefault="00275B13" w:rsidP="001D5B89">
            <w:pPr>
              <w:pStyle w:val="TAC"/>
              <w:rPr>
                <w:rFonts w:eastAsia="等线"/>
              </w:rPr>
            </w:pPr>
            <w:r w:rsidRPr="00535751">
              <w:rPr>
                <w:rFonts w:eastAsia="等线"/>
              </w:rPr>
              <w:t>2</w:t>
            </w:r>
          </w:p>
        </w:tc>
        <w:tc>
          <w:tcPr>
            <w:tcW w:w="1145" w:type="dxa"/>
            <w:shd w:val="clear" w:color="auto" w:fill="auto"/>
          </w:tcPr>
          <w:p w14:paraId="4E9CB8C6" w14:textId="77777777" w:rsidR="00275B13" w:rsidRPr="00535751" w:rsidRDefault="00275B13" w:rsidP="001D5B89">
            <w:pPr>
              <w:pStyle w:val="TAC"/>
              <w:rPr>
                <w:rFonts w:eastAsia="等线"/>
              </w:rPr>
            </w:pPr>
            <w:r>
              <w:rPr>
                <w:rFonts w:eastAsia="等线"/>
              </w:rPr>
              <w:t>3</w:t>
            </w:r>
          </w:p>
        </w:tc>
        <w:tc>
          <w:tcPr>
            <w:tcW w:w="1364" w:type="dxa"/>
            <w:shd w:val="clear" w:color="auto" w:fill="auto"/>
          </w:tcPr>
          <w:p w14:paraId="6D696E53" w14:textId="77777777" w:rsidR="00275B13" w:rsidRPr="00535751" w:rsidRDefault="00275B13" w:rsidP="001D5B89">
            <w:pPr>
              <w:pStyle w:val="TAC"/>
              <w:rPr>
                <w:rFonts w:eastAsia="等线"/>
              </w:rPr>
            </w:pPr>
            <w:r w:rsidRPr="00535751">
              <w:rPr>
                <w:rFonts w:eastAsia="等线"/>
              </w:rPr>
              <w:t>FDD, TDD,</w:t>
            </w:r>
          </w:p>
          <w:p w14:paraId="00BA63A9" w14:textId="77777777" w:rsidR="00275B13" w:rsidRPr="00535751" w:rsidRDefault="00275B13" w:rsidP="001D5B89">
            <w:pPr>
              <w:pStyle w:val="TAC"/>
              <w:rPr>
                <w:rFonts w:eastAsia="等线"/>
              </w:rPr>
            </w:pPr>
            <w:r w:rsidRPr="00535751">
              <w:rPr>
                <w:rFonts w:eastAsia="等线"/>
              </w:rPr>
              <w:t>FDD and TDD</w:t>
            </w:r>
          </w:p>
        </w:tc>
        <w:tc>
          <w:tcPr>
            <w:tcW w:w="953" w:type="dxa"/>
            <w:shd w:val="clear" w:color="auto" w:fill="auto"/>
          </w:tcPr>
          <w:p w14:paraId="098E0777" w14:textId="77777777" w:rsidR="00275B13" w:rsidRPr="00535751" w:rsidRDefault="00275B13" w:rsidP="001D5B89">
            <w:pPr>
              <w:pStyle w:val="TAC"/>
              <w:rPr>
                <w:rFonts w:eastAsia="等线"/>
              </w:rPr>
            </w:pPr>
            <w:r w:rsidRPr="00535751">
              <w:rPr>
                <w:rFonts w:eastAsia="等线"/>
              </w:rPr>
              <w:t>Rel-15</w:t>
            </w:r>
          </w:p>
        </w:tc>
        <w:tc>
          <w:tcPr>
            <w:tcW w:w="1425" w:type="dxa"/>
            <w:tcBorders>
              <w:bottom w:val="nil"/>
            </w:tcBorders>
            <w:shd w:val="clear" w:color="auto" w:fill="auto"/>
          </w:tcPr>
          <w:p w14:paraId="28C11522" w14:textId="77777777" w:rsidR="00275B13" w:rsidRPr="00535751" w:rsidRDefault="00275B13" w:rsidP="001D5B89">
            <w:pPr>
              <w:pStyle w:val="TAC"/>
              <w:rPr>
                <w:rFonts w:eastAsia="等线"/>
              </w:rPr>
            </w:pPr>
            <w:r w:rsidRPr="00535751">
              <w:t xml:space="preserve">Table </w:t>
            </w:r>
            <w:r w:rsidRPr="00535751">
              <w:rPr>
                <w:lang w:eastAsia="ja-JP"/>
              </w:rPr>
              <w:t>B.4.6</w:t>
            </w:r>
            <w:r w:rsidRPr="00535751">
              <w:rPr>
                <w:rFonts w:hint="eastAsia"/>
                <w:lang w:eastAsia="ja-JP"/>
              </w:rPr>
              <w:t>-1</w:t>
            </w:r>
          </w:p>
        </w:tc>
      </w:tr>
      <w:tr w:rsidR="00275B13" w:rsidRPr="00535751" w14:paraId="43BB4971" w14:textId="77777777" w:rsidTr="001D5B89">
        <w:trPr>
          <w:jc w:val="center"/>
        </w:trPr>
        <w:tc>
          <w:tcPr>
            <w:tcW w:w="985" w:type="dxa"/>
            <w:tcBorders>
              <w:top w:val="nil"/>
            </w:tcBorders>
            <w:shd w:val="clear" w:color="auto" w:fill="auto"/>
          </w:tcPr>
          <w:p w14:paraId="4EF7BF0F" w14:textId="77777777" w:rsidR="00275B13" w:rsidRPr="00535751" w:rsidRDefault="00275B13" w:rsidP="001D5B89">
            <w:pPr>
              <w:pStyle w:val="TAC"/>
              <w:rPr>
                <w:rFonts w:eastAsia="等线"/>
              </w:rPr>
            </w:pPr>
          </w:p>
        </w:tc>
        <w:tc>
          <w:tcPr>
            <w:tcW w:w="746" w:type="dxa"/>
            <w:shd w:val="clear" w:color="auto" w:fill="auto"/>
          </w:tcPr>
          <w:p w14:paraId="11697835" w14:textId="77777777" w:rsidR="00275B13" w:rsidRPr="00535751" w:rsidRDefault="00275B13" w:rsidP="001D5B89">
            <w:pPr>
              <w:pStyle w:val="TAC"/>
              <w:rPr>
                <w:rFonts w:eastAsia="等线"/>
              </w:rPr>
            </w:pPr>
            <w:r w:rsidRPr="00535751">
              <w:rPr>
                <w:rFonts w:eastAsia="等线"/>
              </w:rPr>
              <w:t>UL</w:t>
            </w:r>
          </w:p>
        </w:tc>
        <w:tc>
          <w:tcPr>
            <w:tcW w:w="1054" w:type="dxa"/>
            <w:shd w:val="clear" w:color="auto" w:fill="auto"/>
          </w:tcPr>
          <w:p w14:paraId="16354BA5" w14:textId="77777777" w:rsidR="00275B13" w:rsidRPr="00535751" w:rsidRDefault="00275B13" w:rsidP="001D5B89">
            <w:pPr>
              <w:pStyle w:val="TAC"/>
              <w:rPr>
                <w:rFonts w:eastAsia="等线"/>
              </w:rPr>
            </w:pPr>
            <w:r w:rsidRPr="00535751">
              <w:rPr>
                <w:rFonts w:eastAsia="等线"/>
              </w:rPr>
              <w:t>1</w:t>
            </w:r>
          </w:p>
        </w:tc>
        <w:tc>
          <w:tcPr>
            <w:tcW w:w="1151" w:type="dxa"/>
            <w:shd w:val="clear" w:color="auto" w:fill="auto"/>
          </w:tcPr>
          <w:p w14:paraId="15A3A9DF" w14:textId="77777777" w:rsidR="00275B13" w:rsidRPr="00535751" w:rsidRDefault="00275B13" w:rsidP="001D5B89">
            <w:pPr>
              <w:pStyle w:val="TAC"/>
              <w:rPr>
                <w:rFonts w:eastAsia="等线"/>
              </w:rPr>
            </w:pPr>
            <w:r w:rsidRPr="00535751">
              <w:rPr>
                <w:rFonts w:eastAsia="等线"/>
              </w:rPr>
              <w:t>2</w:t>
            </w:r>
            <w:r>
              <w:rPr>
                <w:rFonts w:eastAsia="等线"/>
              </w:rPr>
              <w:t xml:space="preserve"> contiguous</w:t>
            </w:r>
          </w:p>
        </w:tc>
        <w:tc>
          <w:tcPr>
            <w:tcW w:w="1034" w:type="dxa"/>
            <w:shd w:val="clear" w:color="auto" w:fill="auto"/>
          </w:tcPr>
          <w:p w14:paraId="42B89AF1" w14:textId="77777777" w:rsidR="00275B13" w:rsidRPr="00535751" w:rsidRDefault="00275B13" w:rsidP="001D5B89">
            <w:pPr>
              <w:pStyle w:val="TAC"/>
              <w:rPr>
                <w:rFonts w:eastAsia="等线"/>
              </w:rPr>
            </w:pPr>
            <w:r w:rsidRPr="00535751">
              <w:rPr>
                <w:rFonts w:eastAsia="等线"/>
              </w:rPr>
              <w:t>1</w:t>
            </w:r>
          </w:p>
        </w:tc>
        <w:tc>
          <w:tcPr>
            <w:tcW w:w="1145" w:type="dxa"/>
            <w:shd w:val="clear" w:color="auto" w:fill="auto"/>
          </w:tcPr>
          <w:p w14:paraId="3F1CDB9A" w14:textId="77777777" w:rsidR="00275B13" w:rsidRPr="00535751" w:rsidRDefault="00275B13" w:rsidP="001D5B89">
            <w:pPr>
              <w:pStyle w:val="TAC"/>
              <w:rPr>
                <w:rFonts w:eastAsia="等线"/>
              </w:rPr>
            </w:pPr>
            <w:r>
              <w:rPr>
                <w:rFonts w:eastAsia="等线"/>
              </w:rPr>
              <w:t>2 contiguous</w:t>
            </w:r>
          </w:p>
        </w:tc>
        <w:tc>
          <w:tcPr>
            <w:tcW w:w="1364" w:type="dxa"/>
            <w:shd w:val="clear" w:color="auto" w:fill="auto"/>
          </w:tcPr>
          <w:p w14:paraId="51218ACC" w14:textId="77777777" w:rsidR="00275B13" w:rsidRPr="00535751" w:rsidRDefault="00275B13" w:rsidP="001D5B89">
            <w:pPr>
              <w:pStyle w:val="TAC"/>
              <w:rPr>
                <w:rFonts w:eastAsia="等线"/>
              </w:rPr>
            </w:pPr>
            <w:r w:rsidRPr="00535751">
              <w:rPr>
                <w:rFonts w:eastAsia="等线"/>
              </w:rPr>
              <w:t>FDD, TDD, FDD and TDD</w:t>
            </w:r>
          </w:p>
        </w:tc>
        <w:tc>
          <w:tcPr>
            <w:tcW w:w="953" w:type="dxa"/>
            <w:shd w:val="clear" w:color="auto" w:fill="auto"/>
          </w:tcPr>
          <w:p w14:paraId="0ED68483" w14:textId="77777777" w:rsidR="00275B13" w:rsidRPr="00535751" w:rsidRDefault="00275B13" w:rsidP="001D5B89">
            <w:pPr>
              <w:pStyle w:val="TAC"/>
              <w:rPr>
                <w:rFonts w:eastAsia="等线"/>
              </w:rPr>
            </w:pPr>
            <w:r w:rsidRPr="00535751">
              <w:rPr>
                <w:rFonts w:eastAsia="等线"/>
              </w:rPr>
              <w:t>Rel-15</w:t>
            </w:r>
          </w:p>
        </w:tc>
        <w:tc>
          <w:tcPr>
            <w:tcW w:w="1425" w:type="dxa"/>
            <w:tcBorders>
              <w:top w:val="nil"/>
            </w:tcBorders>
            <w:shd w:val="clear" w:color="auto" w:fill="auto"/>
          </w:tcPr>
          <w:p w14:paraId="56A6453E" w14:textId="77777777" w:rsidR="00275B13" w:rsidRPr="00535751" w:rsidRDefault="00275B13" w:rsidP="001D5B89">
            <w:pPr>
              <w:pStyle w:val="TAC"/>
              <w:rPr>
                <w:rFonts w:eastAsia="等线"/>
              </w:rPr>
            </w:pPr>
          </w:p>
        </w:tc>
      </w:tr>
      <w:bookmarkEnd w:id="110"/>
      <w:tr w:rsidR="005656E6" w14:paraId="08DD801A" w14:textId="77777777" w:rsidTr="005656E6">
        <w:trPr>
          <w:jc w:val="center"/>
          <w:ins w:id="111" w:author="Bo Liu, CTC" w:date="2024-02-08T15:17:00Z"/>
        </w:trPr>
        <w:tc>
          <w:tcPr>
            <w:tcW w:w="985" w:type="dxa"/>
            <w:tcBorders>
              <w:top w:val="nil"/>
              <w:left w:val="single" w:sz="4" w:space="0" w:color="auto"/>
              <w:bottom w:val="single" w:sz="4" w:space="0" w:color="auto"/>
              <w:right w:val="single" w:sz="4" w:space="0" w:color="auto"/>
            </w:tcBorders>
            <w:shd w:val="clear" w:color="auto" w:fill="auto"/>
          </w:tcPr>
          <w:p w14:paraId="1CD307D9" w14:textId="77777777" w:rsidR="005656E6" w:rsidRDefault="005656E6" w:rsidP="001D5B89">
            <w:pPr>
              <w:pStyle w:val="TAC"/>
              <w:rPr>
                <w:ins w:id="112" w:author="Bo Liu, CTC" w:date="2024-02-08T15:17:00Z"/>
                <w:rFonts w:eastAsia="等线"/>
              </w:rPr>
            </w:pPr>
            <w:ins w:id="113" w:author="Bo Liu, CTC" w:date="2024-02-08T15:17:00Z">
              <w:r>
                <w:rPr>
                  <w:rFonts w:eastAsia="等线"/>
                </w:rPr>
                <w:t>Inter-band EN-DC with 1Tx-2Tx switching</w:t>
              </w:r>
            </w:ins>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66E0C554" w14:textId="77777777" w:rsidR="005656E6" w:rsidRDefault="005656E6" w:rsidP="001D5B89">
            <w:pPr>
              <w:pStyle w:val="TAC"/>
              <w:rPr>
                <w:ins w:id="114" w:author="Bo Liu, CTC" w:date="2024-02-08T15:17:00Z"/>
                <w:rFonts w:eastAsia="等线"/>
              </w:rPr>
            </w:pPr>
            <w:ins w:id="115" w:author="Bo Liu, CTC" w:date="2024-02-08T15:17:00Z">
              <w:r>
                <w:rPr>
                  <w:rFonts w:eastAsia="等线"/>
                </w:rPr>
                <w:t>UL</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7FF1BE1" w14:textId="77777777" w:rsidR="005656E6" w:rsidRDefault="005656E6" w:rsidP="001D5B89">
            <w:pPr>
              <w:pStyle w:val="TAC"/>
              <w:rPr>
                <w:ins w:id="116" w:author="Bo Liu, CTC" w:date="2024-02-08T15:17:00Z"/>
                <w:rFonts w:eastAsia="等线"/>
              </w:rPr>
            </w:pPr>
            <w:ins w:id="117" w:author="Bo Liu, CTC" w:date="2024-02-08T15:17:00Z">
              <w:r>
                <w:rPr>
                  <w:rFonts w:eastAsia="等线"/>
                </w:rPr>
                <w:t>1</w:t>
              </w:r>
            </w:ins>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0DD63F2" w14:textId="77777777" w:rsidR="005656E6" w:rsidRDefault="005656E6" w:rsidP="001D5B89">
            <w:pPr>
              <w:pStyle w:val="TAC"/>
              <w:rPr>
                <w:ins w:id="118" w:author="Bo Liu, CTC" w:date="2024-02-08T15:17:00Z"/>
                <w:rFonts w:eastAsia="等线"/>
              </w:rPr>
            </w:pPr>
            <w:ins w:id="119" w:author="Bo Liu, CTC" w:date="2024-02-08T15:17:00Z">
              <w:r>
                <w:rPr>
                  <w:rFonts w:eastAsia="等线"/>
                </w:rPr>
                <w:t>1</w:t>
              </w:r>
            </w:ins>
          </w:p>
        </w:tc>
        <w:tc>
          <w:tcPr>
            <w:tcW w:w="1034" w:type="dxa"/>
            <w:tcBorders>
              <w:top w:val="single" w:sz="4" w:space="0" w:color="auto"/>
              <w:left w:val="single" w:sz="4" w:space="0" w:color="auto"/>
              <w:bottom w:val="single" w:sz="4" w:space="0" w:color="auto"/>
              <w:right w:val="single" w:sz="4" w:space="0" w:color="auto"/>
            </w:tcBorders>
            <w:shd w:val="clear" w:color="auto" w:fill="auto"/>
          </w:tcPr>
          <w:p w14:paraId="7850399D" w14:textId="77777777" w:rsidR="005656E6" w:rsidRDefault="005656E6" w:rsidP="001D5B89">
            <w:pPr>
              <w:pStyle w:val="TAC"/>
              <w:rPr>
                <w:ins w:id="120" w:author="Bo Liu, CTC" w:date="2024-02-08T15:17:00Z"/>
                <w:rFonts w:eastAsia="等线"/>
              </w:rPr>
            </w:pPr>
            <w:ins w:id="121" w:author="Bo Liu, CTC" w:date="2024-02-08T15:17:00Z">
              <w:r>
                <w:rPr>
                  <w:rFonts w:eastAsia="等线"/>
                </w:rPr>
                <w:t>1</w:t>
              </w:r>
            </w:ins>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38BF423C" w14:textId="77777777" w:rsidR="005656E6" w:rsidRDefault="005656E6" w:rsidP="001D5B89">
            <w:pPr>
              <w:pStyle w:val="TAC"/>
              <w:rPr>
                <w:ins w:id="122" w:author="Bo Liu, CTC" w:date="2024-02-08T15:17:00Z"/>
                <w:rFonts w:eastAsia="等线"/>
              </w:rPr>
            </w:pPr>
            <w:ins w:id="123" w:author="Bo Liu, CTC" w:date="2024-02-08T15:17:00Z">
              <w:r>
                <w:rPr>
                  <w:rFonts w:eastAsia="等线"/>
                </w:rPr>
                <w:t>1</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1C5CB790" w14:textId="77777777" w:rsidR="005656E6" w:rsidRDefault="005656E6" w:rsidP="001D5B89">
            <w:pPr>
              <w:pStyle w:val="TAC"/>
              <w:rPr>
                <w:ins w:id="124" w:author="Bo Liu, CTC" w:date="2024-02-08T15:17:00Z"/>
                <w:rFonts w:eastAsia="等线"/>
              </w:rPr>
            </w:pPr>
            <w:ins w:id="125" w:author="Bo Liu, CTC" w:date="2024-02-08T15:17:00Z">
              <w:r>
                <w:rPr>
                  <w:rFonts w:eastAsia="等线"/>
                </w:rPr>
                <w:t>TDD, FDD and TDD</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BFAD8E5" w14:textId="77777777" w:rsidR="005656E6" w:rsidRDefault="005656E6" w:rsidP="001D5B89">
            <w:pPr>
              <w:pStyle w:val="TAC"/>
              <w:rPr>
                <w:ins w:id="126" w:author="Bo Liu, CTC" w:date="2024-02-08T15:17:00Z"/>
                <w:rFonts w:eastAsia="等线"/>
              </w:rPr>
            </w:pPr>
            <w:ins w:id="127" w:author="Bo Liu, CTC" w:date="2024-02-08T15:17:00Z">
              <w:r>
                <w:rPr>
                  <w:rFonts w:eastAsia="等线"/>
                </w:rPr>
                <w:t>Rel-16</w:t>
              </w:r>
            </w:ins>
          </w:p>
        </w:tc>
        <w:tc>
          <w:tcPr>
            <w:tcW w:w="1425" w:type="dxa"/>
            <w:tcBorders>
              <w:top w:val="nil"/>
              <w:left w:val="single" w:sz="4" w:space="0" w:color="auto"/>
              <w:bottom w:val="single" w:sz="4" w:space="0" w:color="auto"/>
              <w:right w:val="single" w:sz="4" w:space="0" w:color="auto"/>
            </w:tcBorders>
            <w:shd w:val="clear" w:color="auto" w:fill="auto"/>
          </w:tcPr>
          <w:p w14:paraId="515F8AE7" w14:textId="77777777" w:rsidR="005656E6" w:rsidRDefault="005656E6" w:rsidP="001D5B89">
            <w:pPr>
              <w:pStyle w:val="TAC"/>
              <w:rPr>
                <w:ins w:id="128" w:author="Bo Liu, CTC" w:date="2024-02-08T15:17:00Z"/>
                <w:rFonts w:eastAsia="等线"/>
              </w:rPr>
            </w:pPr>
            <w:ins w:id="129" w:author="Bo Liu, CTC" w:date="2024-02-08T15:17:00Z">
              <w:r w:rsidRPr="00F4290C">
                <w:rPr>
                  <w:rFonts w:eastAsia="等线"/>
                </w:rPr>
                <w:t>Table B.4.1</w:t>
              </w:r>
              <w:r>
                <w:rPr>
                  <w:rFonts w:eastAsia="等线"/>
                </w:rPr>
                <w:t>6</w:t>
              </w:r>
              <w:r w:rsidRPr="00F4290C">
                <w:rPr>
                  <w:rFonts w:eastAsia="等线"/>
                </w:rPr>
                <w:t>-1</w:t>
              </w:r>
            </w:ins>
          </w:p>
        </w:tc>
      </w:tr>
    </w:tbl>
    <w:p w14:paraId="02FD5FCD" w14:textId="77777777" w:rsidR="00275B13" w:rsidRPr="00535751" w:rsidRDefault="00275B13" w:rsidP="00275B13">
      <w:pPr>
        <w:rPr>
          <w:lang w:eastAsia="zh-CN"/>
        </w:rPr>
      </w:pPr>
    </w:p>
    <w:p w14:paraId="4D50F697" w14:textId="77777777" w:rsidR="00275B13" w:rsidRPr="00F0659B" w:rsidRDefault="00275B13" w:rsidP="00275B13">
      <w:pPr>
        <w:pStyle w:val="TH"/>
      </w:pPr>
      <w:r w:rsidRPr="00F0659B">
        <w:lastRenderedPageBreak/>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275B13" w:rsidRPr="00535751" w14:paraId="04245C0C" w14:textId="77777777" w:rsidTr="001D5B89">
        <w:trPr>
          <w:jc w:val="center"/>
        </w:trPr>
        <w:tc>
          <w:tcPr>
            <w:tcW w:w="985" w:type="dxa"/>
            <w:tcBorders>
              <w:bottom w:val="single" w:sz="4" w:space="0" w:color="auto"/>
            </w:tcBorders>
            <w:shd w:val="clear" w:color="auto" w:fill="auto"/>
          </w:tcPr>
          <w:p w14:paraId="3610E4C3" w14:textId="77777777" w:rsidR="00275B13" w:rsidRPr="00535751" w:rsidRDefault="00275B13" w:rsidP="001D5B89">
            <w:pPr>
              <w:pStyle w:val="TAH"/>
              <w:rPr>
                <w:rFonts w:eastAsia="等线"/>
              </w:rPr>
            </w:pPr>
            <w:r w:rsidRPr="00535751">
              <w:rPr>
                <w:rFonts w:eastAsia="等线"/>
              </w:rPr>
              <w:t>Feature</w:t>
            </w:r>
          </w:p>
        </w:tc>
        <w:tc>
          <w:tcPr>
            <w:tcW w:w="746" w:type="dxa"/>
            <w:shd w:val="clear" w:color="auto" w:fill="auto"/>
          </w:tcPr>
          <w:p w14:paraId="4124D885" w14:textId="77777777" w:rsidR="00275B13" w:rsidRPr="00535751" w:rsidRDefault="00275B13" w:rsidP="001D5B89">
            <w:pPr>
              <w:pStyle w:val="TAH"/>
              <w:rPr>
                <w:rFonts w:eastAsia="等线"/>
              </w:rPr>
            </w:pPr>
            <w:r w:rsidRPr="00535751">
              <w:rPr>
                <w:rFonts w:eastAsia="等线"/>
              </w:rPr>
              <w:t>DL/UL</w:t>
            </w:r>
          </w:p>
        </w:tc>
        <w:tc>
          <w:tcPr>
            <w:tcW w:w="1054" w:type="dxa"/>
            <w:shd w:val="clear" w:color="auto" w:fill="auto"/>
          </w:tcPr>
          <w:p w14:paraId="3D932B53" w14:textId="77777777" w:rsidR="00275B13" w:rsidRPr="00535751" w:rsidRDefault="00275B13" w:rsidP="001D5B89">
            <w:pPr>
              <w:pStyle w:val="TAH"/>
              <w:rPr>
                <w:rFonts w:eastAsia="等线"/>
              </w:rPr>
            </w:pPr>
            <w:r w:rsidRPr="00535751">
              <w:rPr>
                <w:rFonts w:eastAsia="等线"/>
              </w:rPr>
              <w:t>maximum number of E-UTRA bands</w:t>
            </w:r>
          </w:p>
        </w:tc>
        <w:tc>
          <w:tcPr>
            <w:tcW w:w="1151" w:type="dxa"/>
            <w:shd w:val="clear" w:color="auto" w:fill="auto"/>
          </w:tcPr>
          <w:p w14:paraId="51F1F428" w14:textId="77777777" w:rsidR="00275B13" w:rsidRPr="00535751" w:rsidRDefault="00275B13" w:rsidP="001D5B89">
            <w:pPr>
              <w:pStyle w:val="TAH"/>
              <w:rPr>
                <w:rFonts w:eastAsia="等线"/>
              </w:rPr>
            </w:pPr>
            <w:r w:rsidRPr="00535751">
              <w:rPr>
                <w:rFonts w:eastAsia="等线"/>
              </w:rPr>
              <w:t>maximum number of E-UTRA CCs</w:t>
            </w:r>
          </w:p>
        </w:tc>
        <w:tc>
          <w:tcPr>
            <w:tcW w:w="1034" w:type="dxa"/>
            <w:shd w:val="clear" w:color="auto" w:fill="auto"/>
          </w:tcPr>
          <w:p w14:paraId="4A3076AD" w14:textId="77777777" w:rsidR="00275B13" w:rsidRPr="00535751" w:rsidRDefault="00275B13" w:rsidP="001D5B89">
            <w:pPr>
              <w:pStyle w:val="TAH"/>
              <w:rPr>
                <w:rFonts w:eastAsia="等线"/>
              </w:rPr>
            </w:pPr>
            <w:r w:rsidRPr="00535751">
              <w:rPr>
                <w:rFonts w:eastAsia="等线"/>
              </w:rPr>
              <w:t>maximum number of NR bands</w:t>
            </w:r>
          </w:p>
        </w:tc>
        <w:tc>
          <w:tcPr>
            <w:tcW w:w="1145" w:type="dxa"/>
            <w:shd w:val="clear" w:color="auto" w:fill="auto"/>
          </w:tcPr>
          <w:p w14:paraId="4045A403" w14:textId="77777777" w:rsidR="00275B13" w:rsidRPr="00535751" w:rsidRDefault="00275B13" w:rsidP="001D5B89">
            <w:pPr>
              <w:pStyle w:val="TAH"/>
              <w:rPr>
                <w:rFonts w:eastAsia="等线"/>
              </w:rPr>
            </w:pPr>
            <w:r w:rsidRPr="00535751">
              <w:rPr>
                <w:rFonts w:eastAsia="等线"/>
              </w:rPr>
              <w:t>maximum number of NR CCs</w:t>
            </w:r>
          </w:p>
        </w:tc>
        <w:tc>
          <w:tcPr>
            <w:tcW w:w="1364" w:type="dxa"/>
            <w:shd w:val="clear" w:color="auto" w:fill="auto"/>
          </w:tcPr>
          <w:p w14:paraId="4AB1E6C6" w14:textId="77777777" w:rsidR="00275B13" w:rsidRPr="00535751" w:rsidRDefault="00275B13" w:rsidP="001D5B89">
            <w:pPr>
              <w:pStyle w:val="TAH"/>
              <w:rPr>
                <w:rFonts w:eastAsia="等线"/>
              </w:rPr>
            </w:pPr>
            <w:r w:rsidRPr="00535751">
              <w:rPr>
                <w:rFonts w:eastAsia="等线"/>
              </w:rPr>
              <w:t>Duplex-mode</w:t>
            </w:r>
          </w:p>
        </w:tc>
        <w:tc>
          <w:tcPr>
            <w:tcW w:w="953" w:type="dxa"/>
            <w:shd w:val="clear" w:color="auto" w:fill="auto"/>
          </w:tcPr>
          <w:p w14:paraId="25EF120C" w14:textId="77777777" w:rsidR="00275B13" w:rsidRPr="00535751" w:rsidRDefault="00275B13" w:rsidP="001D5B89">
            <w:pPr>
              <w:pStyle w:val="TAH"/>
              <w:rPr>
                <w:rFonts w:eastAsia="等线"/>
              </w:rPr>
            </w:pPr>
            <w:r w:rsidRPr="00535751">
              <w:rPr>
                <w:rFonts w:eastAsia="等线"/>
              </w:rPr>
              <w:t>Release</w:t>
            </w:r>
          </w:p>
          <w:p w14:paraId="5F942136" w14:textId="77777777" w:rsidR="00275B13" w:rsidRPr="00535751" w:rsidRDefault="00275B13" w:rsidP="001D5B89">
            <w:pPr>
              <w:pStyle w:val="TAH"/>
              <w:rPr>
                <w:rFonts w:eastAsia="等线"/>
              </w:rPr>
            </w:pPr>
            <w:r w:rsidRPr="00535751">
              <w:rPr>
                <w:rFonts w:eastAsia="等线"/>
              </w:rPr>
              <w:t>independent from</w:t>
            </w:r>
          </w:p>
        </w:tc>
        <w:tc>
          <w:tcPr>
            <w:tcW w:w="1425" w:type="dxa"/>
            <w:tcBorders>
              <w:bottom w:val="single" w:sz="4" w:space="0" w:color="auto"/>
            </w:tcBorders>
            <w:shd w:val="clear" w:color="auto" w:fill="auto"/>
          </w:tcPr>
          <w:p w14:paraId="50CB0010" w14:textId="77777777" w:rsidR="00275B13" w:rsidRPr="00535751" w:rsidRDefault="00275B13" w:rsidP="001D5B89">
            <w:pPr>
              <w:pStyle w:val="TAH"/>
              <w:rPr>
                <w:rFonts w:eastAsia="等线" w:cs="Arial"/>
              </w:rPr>
            </w:pPr>
            <w:r w:rsidRPr="00535751">
              <w:rPr>
                <w:rFonts w:eastAsia="等线" w:cs="Arial"/>
              </w:rPr>
              <w:t>requirements to be fulfilled</w:t>
            </w:r>
          </w:p>
          <w:p w14:paraId="16CE51C9" w14:textId="77777777" w:rsidR="00275B13" w:rsidRPr="00535751" w:rsidRDefault="00275B13" w:rsidP="001D5B89">
            <w:pPr>
              <w:pStyle w:val="TAH"/>
              <w:rPr>
                <w:rFonts w:eastAsia="等线"/>
              </w:rPr>
            </w:pPr>
            <w:r w:rsidRPr="00535751">
              <w:rPr>
                <w:rFonts w:eastAsia="等线" w:cs="Arial"/>
              </w:rPr>
              <w:t>(see 38.307 of the REL in which the CA configuration was introduced)</w:t>
            </w:r>
          </w:p>
        </w:tc>
      </w:tr>
      <w:tr w:rsidR="00275B13" w:rsidRPr="00535751" w14:paraId="07A891E0" w14:textId="77777777" w:rsidTr="001D5B89">
        <w:trPr>
          <w:jc w:val="center"/>
        </w:trPr>
        <w:tc>
          <w:tcPr>
            <w:tcW w:w="985" w:type="dxa"/>
            <w:tcBorders>
              <w:bottom w:val="nil"/>
            </w:tcBorders>
            <w:shd w:val="clear" w:color="auto" w:fill="auto"/>
          </w:tcPr>
          <w:p w14:paraId="01EBEB8A" w14:textId="77777777" w:rsidR="00275B13" w:rsidRPr="00535751" w:rsidRDefault="00275B13" w:rsidP="001D5B89">
            <w:pPr>
              <w:pStyle w:val="TAC"/>
              <w:rPr>
                <w:rFonts w:eastAsia="等线"/>
              </w:rPr>
            </w:pPr>
            <w:r w:rsidRPr="00F0659B">
              <w:rPr>
                <w:rFonts w:eastAsia="等线"/>
              </w:rPr>
              <w:t>Inter-band EN-DC</w:t>
            </w:r>
          </w:p>
        </w:tc>
        <w:tc>
          <w:tcPr>
            <w:tcW w:w="746" w:type="dxa"/>
            <w:shd w:val="clear" w:color="auto" w:fill="auto"/>
          </w:tcPr>
          <w:p w14:paraId="52B7C2EE" w14:textId="77777777" w:rsidR="00275B13" w:rsidRPr="00535751" w:rsidRDefault="00275B13" w:rsidP="001D5B89">
            <w:pPr>
              <w:pStyle w:val="TAC"/>
              <w:rPr>
                <w:rFonts w:eastAsia="等线"/>
              </w:rPr>
            </w:pPr>
            <w:r w:rsidRPr="00535751">
              <w:rPr>
                <w:rFonts w:eastAsia="等线"/>
              </w:rPr>
              <w:t>DL</w:t>
            </w:r>
          </w:p>
        </w:tc>
        <w:tc>
          <w:tcPr>
            <w:tcW w:w="1054" w:type="dxa"/>
            <w:shd w:val="clear" w:color="auto" w:fill="auto"/>
          </w:tcPr>
          <w:p w14:paraId="6EBE0E56" w14:textId="77777777" w:rsidR="00275B13" w:rsidRPr="00535751" w:rsidRDefault="00275B13" w:rsidP="001D5B89">
            <w:pPr>
              <w:pStyle w:val="TAC"/>
              <w:rPr>
                <w:rFonts w:eastAsia="等线"/>
              </w:rPr>
            </w:pPr>
            <w:r w:rsidRPr="00535751">
              <w:rPr>
                <w:rFonts w:eastAsia="等线"/>
              </w:rPr>
              <w:t>2</w:t>
            </w:r>
          </w:p>
        </w:tc>
        <w:tc>
          <w:tcPr>
            <w:tcW w:w="1151" w:type="dxa"/>
            <w:shd w:val="clear" w:color="auto" w:fill="auto"/>
          </w:tcPr>
          <w:p w14:paraId="0C38DCFA" w14:textId="77777777" w:rsidR="00275B13" w:rsidRPr="00535751" w:rsidRDefault="00275B13" w:rsidP="001D5B89">
            <w:pPr>
              <w:pStyle w:val="TAC"/>
              <w:rPr>
                <w:rFonts w:eastAsia="等线"/>
              </w:rPr>
            </w:pPr>
            <w:r w:rsidRPr="00535751">
              <w:rPr>
                <w:rFonts w:eastAsia="等线"/>
              </w:rPr>
              <w:t>3</w:t>
            </w:r>
          </w:p>
        </w:tc>
        <w:tc>
          <w:tcPr>
            <w:tcW w:w="1034" w:type="dxa"/>
            <w:shd w:val="clear" w:color="auto" w:fill="auto"/>
          </w:tcPr>
          <w:p w14:paraId="7C820D4D" w14:textId="77777777" w:rsidR="00275B13" w:rsidRPr="00535751" w:rsidRDefault="00275B13" w:rsidP="001D5B89">
            <w:pPr>
              <w:pStyle w:val="TAC"/>
              <w:rPr>
                <w:rFonts w:eastAsia="等线"/>
              </w:rPr>
            </w:pPr>
            <w:r w:rsidRPr="00535751">
              <w:rPr>
                <w:rFonts w:eastAsia="等线"/>
              </w:rPr>
              <w:t>1</w:t>
            </w:r>
          </w:p>
        </w:tc>
        <w:tc>
          <w:tcPr>
            <w:tcW w:w="1145" w:type="dxa"/>
            <w:shd w:val="clear" w:color="auto" w:fill="auto"/>
          </w:tcPr>
          <w:p w14:paraId="244542CD" w14:textId="77777777" w:rsidR="00275B13" w:rsidRPr="00535751" w:rsidRDefault="00275B13" w:rsidP="001D5B89">
            <w:pPr>
              <w:pStyle w:val="TAC"/>
              <w:rPr>
                <w:rFonts w:eastAsia="等线"/>
              </w:rPr>
            </w:pPr>
            <w:r w:rsidRPr="00535751">
              <w:rPr>
                <w:rFonts w:eastAsia="等线"/>
              </w:rPr>
              <w:t>1</w:t>
            </w:r>
          </w:p>
        </w:tc>
        <w:tc>
          <w:tcPr>
            <w:tcW w:w="1364" w:type="dxa"/>
            <w:shd w:val="clear" w:color="auto" w:fill="auto"/>
          </w:tcPr>
          <w:p w14:paraId="102087D2" w14:textId="77777777" w:rsidR="00275B13" w:rsidRPr="00535751" w:rsidRDefault="00275B13" w:rsidP="001D5B89">
            <w:pPr>
              <w:pStyle w:val="TAC"/>
              <w:rPr>
                <w:rFonts w:eastAsia="等线"/>
              </w:rPr>
            </w:pPr>
            <w:r w:rsidRPr="00535751">
              <w:rPr>
                <w:rFonts w:eastAsia="等线"/>
              </w:rPr>
              <w:t>FDD, TDD,</w:t>
            </w:r>
          </w:p>
          <w:p w14:paraId="4B07327E" w14:textId="77777777" w:rsidR="00275B13" w:rsidRPr="00535751" w:rsidRDefault="00275B13" w:rsidP="001D5B89">
            <w:pPr>
              <w:pStyle w:val="TAC"/>
              <w:rPr>
                <w:rFonts w:eastAsia="等线"/>
              </w:rPr>
            </w:pPr>
            <w:r w:rsidRPr="00535751">
              <w:rPr>
                <w:rFonts w:eastAsia="等线"/>
              </w:rPr>
              <w:t>FDD and TDD</w:t>
            </w:r>
          </w:p>
        </w:tc>
        <w:tc>
          <w:tcPr>
            <w:tcW w:w="953" w:type="dxa"/>
            <w:shd w:val="clear" w:color="auto" w:fill="auto"/>
          </w:tcPr>
          <w:p w14:paraId="6E28F63E" w14:textId="77777777" w:rsidR="00275B13" w:rsidRPr="00535751" w:rsidRDefault="00275B13" w:rsidP="001D5B89">
            <w:pPr>
              <w:pStyle w:val="TAC"/>
              <w:rPr>
                <w:rFonts w:eastAsia="等线"/>
              </w:rPr>
            </w:pPr>
            <w:r w:rsidRPr="00535751">
              <w:rPr>
                <w:rFonts w:eastAsia="等线"/>
              </w:rPr>
              <w:t>Rel-15</w:t>
            </w:r>
          </w:p>
        </w:tc>
        <w:tc>
          <w:tcPr>
            <w:tcW w:w="1425" w:type="dxa"/>
            <w:tcBorders>
              <w:bottom w:val="nil"/>
            </w:tcBorders>
            <w:shd w:val="clear" w:color="auto" w:fill="auto"/>
          </w:tcPr>
          <w:p w14:paraId="347BACFF" w14:textId="77777777" w:rsidR="00275B13" w:rsidRPr="00535751" w:rsidRDefault="00275B13" w:rsidP="001D5B89">
            <w:pPr>
              <w:pStyle w:val="TAC"/>
              <w:rPr>
                <w:rFonts w:eastAsia="等线"/>
              </w:rPr>
            </w:pPr>
            <w:r w:rsidRPr="00535751">
              <w:t xml:space="preserve">Table </w:t>
            </w:r>
            <w:r w:rsidRPr="00535751">
              <w:rPr>
                <w:lang w:eastAsia="ja-JP"/>
              </w:rPr>
              <w:t>B.4.6</w:t>
            </w:r>
            <w:r w:rsidRPr="00535751">
              <w:rPr>
                <w:rFonts w:hint="eastAsia"/>
                <w:lang w:eastAsia="ja-JP"/>
              </w:rPr>
              <w:t>-1</w:t>
            </w:r>
          </w:p>
        </w:tc>
      </w:tr>
      <w:tr w:rsidR="00275B13" w:rsidRPr="00535751" w14:paraId="578BFEBF" w14:textId="77777777" w:rsidTr="001D5B89">
        <w:trPr>
          <w:jc w:val="center"/>
        </w:trPr>
        <w:tc>
          <w:tcPr>
            <w:tcW w:w="985" w:type="dxa"/>
            <w:tcBorders>
              <w:top w:val="nil"/>
            </w:tcBorders>
            <w:shd w:val="clear" w:color="auto" w:fill="auto"/>
          </w:tcPr>
          <w:p w14:paraId="68F0ECAE" w14:textId="77777777" w:rsidR="00275B13" w:rsidRPr="00535751" w:rsidRDefault="00275B13" w:rsidP="001D5B89">
            <w:pPr>
              <w:pStyle w:val="TAC"/>
              <w:rPr>
                <w:rFonts w:eastAsia="等线"/>
              </w:rPr>
            </w:pPr>
          </w:p>
        </w:tc>
        <w:tc>
          <w:tcPr>
            <w:tcW w:w="746" w:type="dxa"/>
            <w:shd w:val="clear" w:color="auto" w:fill="auto"/>
          </w:tcPr>
          <w:p w14:paraId="7DB4B2CA" w14:textId="77777777" w:rsidR="00275B13" w:rsidRPr="00535751" w:rsidRDefault="00275B13" w:rsidP="001D5B89">
            <w:pPr>
              <w:pStyle w:val="TAC"/>
              <w:rPr>
                <w:rFonts w:eastAsia="等线"/>
              </w:rPr>
            </w:pPr>
            <w:r w:rsidRPr="00535751">
              <w:rPr>
                <w:rFonts w:eastAsia="等线"/>
              </w:rPr>
              <w:t>UL</w:t>
            </w:r>
          </w:p>
        </w:tc>
        <w:tc>
          <w:tcPr>
            <w:tcW w:w="1054" w:type="dxa"/>
            <w:shd w:val="clear" w:color="auto" w:fill="auto"/>
          </w:tcPr>
          <w:p w14:paraId="183BD896" w14:textId="77777777" w:rsidR="00275B13" w:rsidRPr="00535751" w:rsidRDefault="00275B13" w:rsidP="001D5B89">
            <w:pPr>
              <w:pStyle w:val="TAC"/>
              <w:rPr>
                <w:rFonts w:eastAsia="等线"/>
              </w:rPr>
            </w:pPr>
            <w:r w:rsidRPr="00535751">
              <w:rPr>
                <w:rFonts w:eastAsia="等线"/>
              </w:rPr>
              <w:t>1</w:t>
            </w:r>
          </w:p>
        </w:tc>
        <w:tc>
          <w:tcPr>
            <w:tcW w:w="1151" w:type="dxa"/>
            <w:shd w:val="clear" w:color="auto" w:fill="auto"/>
          </w:tcPr>
          <w:p w14:paraId="4AF0A6DE" w14:textId="77777777" w:rsidR="00275B13" w:rsidRPr="00535751" w:rsidRDefault="00275B13" w:rsidP="001D5B89">
            <w:pPr>
              <w:pStyle w:val="TAC"/>
              <w:rPr>
                <w:rFonts w:eastAsia="等线"/>
                <w:lang w:eastAsia="zh-CN"/>
              </w:rPr>
            </w:pPr>
            <w:r w:rsidRPr="00535751">
              <w:rPr>
                <w:rFonts w:eastAsia="等线" w:hint="eastAsia"/>
                <w:lang w:eastAsia="zh-CN"/>
              </w:rPr>
              <w:t>1</w:t>
            </w:r>
          </w:p>
        </w:tc>
        <w:tc>
          <w:tcPr>
            <w:tcW w:w="1034" w:type="dxa"/>
            <w:shd w:val="clear" w:color="auto" w:fill="auto"/>
          </w:tcPr>
          <w:p w14:paraId="0D3E6B38" w14:textId="77777777" w:rsidR="00275B13" w:rsidRPr="00535751" w:rsidRDefault="00275B13" w:rsidP="001D5B89">
            <w:pPr>
              <w:pStyle w:val="TAC"/>
              <w:rPr>
                <w:rFonts w:eastAsia="等线"/>
                <w:lang w:eastAsia="zh-CN"/>
              </w:rPr>
            </w:pPr>
            <w:r w:rsidRPr="00535751">
              <w:rPr>
                <w:rFonts w:eastAsia="等线" w:hint="eastAsia"/>
                <w:lang w:eastAsia="zh-CN"/>
              </w:rPr>
              <w:t>2</w:t>
            </w:r>
          </w:p>
        </w:tc>
        <w:tc>
          <w:tcPr>
            <w:tcW w:w="1145" w:type="dxa"/>
            <w:shd w:val="clear" w:color="auto" w:fill="auto"/>
          </w:tcPr>
          <w:p w14:paraId="2EA3EB48" w14:textId="77777777" w:rsidR="00275B13" w:rsidRDefault="00275B13" w:rsidP="001D5B89">
            <w:pPr>
              <w:pStyle w:val="TAC"/>
              <w:rPr>
                <w:rFonts w:eastAsia="等线"/>
                <w:lang w:eastAsia="zh-CN"/>
              </w:rPr>
            </w:pPr>
            <w:r w:rsidRPr="00535751">
              <w:rPr>
                <w:rFonts w:eastAsia="等线" w:hint="eastAsia"/>
                <w:lang w:eastAsia="zh-CN"/>
              </w:rPr>
              <w:t>2</w:t>
            </w:r>
          </w:p>
          <w:p w14:paraId="6185FBE0" w14:textId="77777777" w:rsidR="00275B13" w:rsidRPr="00535751" w:rsidRDefault="00275B13" w:rsidP="001D5B89">
            <w:pPr>
              <w:pStyle w:val="TAC"/>
              <w:rPr>
                <w:rFonts w:eastAsia="等线"/>
                <w:lang w:eastAsia="zh-CN"/>
              </w:rPr>
            </w:pPr>
            <w:r>
              <w:rPr>
                <w:rFonts w:eastAsia="等线"/>
                <w:lang w:eastAsia="zh-CN"/>
              </w:rPr>
              <w:t>contiguous</w:t>
            </w:r>
          </w:p>
        </w:tc>
        <w:tc>
          <w:tcPr>
            <w:tcW w:w="1364" w:type="dxa"/>
            <w:shd w:val="clear" w:color="auto" w:fill="auto"/>
          </w:tcPr>
          <w:p w14:paraId="6C1CAE98" w14:textId="77777777" w:rsidR="00275B13" w:rsidRPr="00535751" w:rsidRDefault="00275B13" w:rsidP="001D5B89">
            <w:pPr>
              <w:pStyle w:val="TAC"/>
              <w:rPr>
                <w:rFonts w:eastAsia="等线"/>
              </w:rPr>
            </w:pPr>
            <w:r w:rsidRPr="00535751">
              <w:rPr>
                <w:rFonts w:eastAsia="等线"/>
              </w:rPr>
              <w:t>FDD, TDD,</w:t>
            </w:r>
          </w:p>
          <w:p w14:paraId="2362DE7A" w14:textId="77777777" w:rsidR="00275B13" w:rsidRPr="00535751" w:rsidRDefault="00275B13" w:rsidP="001D5B89">
            <w:pPr>
              <w:pStyle w:val="TAC"/>
              <w:rPr>
                <w:rFonts w:eastAsia="等线"/>
              </w:rPr>
            </w:pPr>
            <w:r w:rsidRPr="00535751">
              <w:rPr>
                <w:rFonts w:eastAsia="等线"/>
              </w:rPr>
              <w:t>FDD and TDD and SUL</w:t>
            </w:r>
          </w:p>
        </w:tc>
        <w:tc>
          <w:tcPr>
            <w:tcW w:w="953" w:type="dxa"/>
            <w:shd w:val="clear" w:color="auto" w:fill="auto"/>
          </w:tcPr>
          <w:p w14:paraId="22FDBF78" w14:textId="77777777" w:rsidR="00275B13" w:rsidRPr="00535751" w:rsidRDefault="00275B13" w:rsidP="001D5B89">
            <w:pPr>
              <w:pStyle w:val="TAC"/>
              <w:rPr>
                <w:rFonts w:eastAsia="等线"/>
              </w:rPr>
            </w:pPr>
            <w:r w:rsidRPr="00535751">
              <w:rPr>
                <w:rFonts w:eastAsia="等线"/>
              </w:rPr>
              <w:t>Rel-15</w:t>
            </w:r>
          </w:p>
        </w:tc>
        <w:tc>
          <w:tcPr>
            <w:tcW w:w="1425" w:type="dxa"/>
            <w:tcBorders>
              <w:top w:val="nil"/>
            </w:tcBorders>
            <w:shd w:val="clear" w:color="auto" w:fill="auto"/>
          </w:tcPr>
          <w:p w14:paraId="7BA72D91" w14:textId="77777777" w:rsidR="00275B13" w:rsidRPr="00535751" w:rsidRDefault="00275B13" w:rsidP="001D5B89">
            <w:pPr>
              <w:pStyle w:val="TAC"/>
              <w:rPr>
                <w:rFonts w:eastAsia="等线"/>
              </w:rPr>
            </w:pPr>
          </w:p>
        </w:tc>
      </w:tr>
    </w:tbl>
    <w:p w14:paraId="45DE76BE" w14:textId="77777777" w:rsidR="009120A3" w:rsidRPr="009120A3" w:rsidRDefault="009120A3" w:rsidP="009120A3">
      <w:pPr>
        <w:rPr>
          <w:lang w:eastAsia="zh-CN"/>
        </w:rPr>
      </w:pPr>
    </w:p>
    <w:p w14:paraId="0C62773F" w14:textId="0121C84B" w:rsidR="005C62BA" w:rsidRDefault="005C62BA" w:rsidP="005C62BA">
      <w:pPr>
        <w:pStyle w:val="2"/>
        <w:rPr>
          <w:color w:val="FF0000"/>
          <w:lang w:eastAsia="zh-CN"/>
        </w:rPr>
      </w:pPr>
      <w:r>
        <w:rPr>
          <w:color w:val="FF0000"/>
        </w:rPr>
        <w:t>&lt;Next Change&gt;</w:t>
      </w:r>
    </w:p>
    <w:p w14:paraId="01F6A6EE" w14:textId="77777777" w:rsidR="00001753" w:rsidRDefault="00001753" w:rsidP="00001753"/>
    <w:p w14:paraId="460299F1" w14:textId="77777777" w:rsidR="00FB29B2" w:rsidRDefault="00FB29B2" w:rsidP="00FB29B2">
      <w:pPr>
        <w:pStyle w:val="2"/>
        <w:spacing w:after="240"/>
        <w:ind w:left="0" w:firstLine="0"/>
        <w:rPr>
          <w:ins w:id="130" w:author="Bo Liu, CTC" w:date="2024-02-08T15:35:00Z"/>
          <w:lang w:eastAsia="zh-TW"/>
        </w:rPr>
      </w:pPr>
      <w:ins w:id="131" w:author="Bo Liu, CTC" w:date="2024-02-08T15:35:00Z">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宋体" w:hint="eastAsia"/>
            <w:lang w:eastAsia="zh-CN"/>
          </w:rPr>
          <w:t>T</w:t>
        </w:r>
        <w:r w:rsidRPr="001C7E12">
          <w:rPr>
            <w:lang w:eastAsia="zh-CN"/>
          </w:rPr>
          <w:t>x switching within NR FR1</w:t>
        </w:r>
      </w:ins>
    </w:p>
    <w:p w14:paraId="6CD886D8" w14:textId="77777777" w:rsidR="00FB29B2" w:rsidRDefault="00FB29B2" w:rsidP="00FB29B2">
      <w:pPr>
        <w:rPr>
          <w:ins w:id="132" w:author="Bo Liu, CTC" w:date="2024-02-08T15:35:00Z"/>
        </w:rPr>
      </w:pPr>
      <w:ins w:id="133" w:author="Bo Liu, CTC" w:date="2024-02-08T15:35:00Z">
        <w:r w:rsidRPr="00625728">
          <w:rPr>
            <w:rFonts w:eastAsia="宋体"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宋体"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ins>
    </w:p>
    <w:p w14:paraId="49B9F392" w14:textId="77777777" w:rsidR="00FB29B2" w:rsidRDefault="00FB29B2" w:rsidP="00FB29B2">
      <w:pPr>
        <w:pStyle w:val="TH"/>
        <w:rPr>
          <w:ins w:id="134" w:author="Bo Liu, CTC" w:date="2024-02-08T15:35:00Z"/>
          <w:lang w:eastAsia="zh-TW"/>
        </w:rPr>
      </w:pPr>
      <w:ins w:id="135" w:author="Bo Liu, CTC" w:date="2024-02-08T15:35:00Z">
        <w:r>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宋体"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FB29B2" w14:paraId="519CE72F" w14:textId="77777777" w:rsidTr="001D5B89">
        <w:trPr>
          <w:trHeight w:val="255"/>
          <w:ins w:id="136" w:author="Bo Liu, CTC" w:date="2024-02-08T15:35:00Z"/>
        </w:trPr>
        <w:tc>
          <w:tcPr>
            <w:tcW w:w="3347" w:type="dxa"/>
            <w:tcBorders>
              <w:top w:val="single" w:sz="4" w:space="0" w:color="auto"/>
              <w:left w:val="single" w:sz="4" w:space="0" w:color="auto"/>
              <w:bottom w:val="single" w:sz="4" w:space="0" w:color="auto"/>
              <w:right w:val="single" w:sz="4" w:space="0" w:color="auto"/>
            </w:tcBorders>
            <w:hideMark/>
          </w:tcPr>
          <w:p w14:paraId="7DC1FF7A" w14:textId="77777777" w:rsidR="00FB29B2" w:rsidRDefault="00FB29B2" w:rsidP="001D5B89">
            <w:pPr>
              <w:pStyle w:val="TAH"/>
              <w:rPr>
                <w:ins w:id="137" w:author="Bo Liu, CTC" w:date="2024-02-08T15:35:00Z"/>
                <w:rFonts w:eastAsia="PMingLiU" w:cs="Arial"/>
                <w:lang w:val="en-US" w:eastAsia="zh-TW"/>
              </w:rPr>
            </w:pPr>
            <w:ins w:id="138" w:author="Bo Liu, CTC" w:date="2024-02-08T15:35: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1672EA8D" w14:textId="77777777" w:rsidR="00FB29B2" w:rsidRDefault="00FB29B2" w:rsidP="001D5B89">
            <w:pPr>
              <w:pStyle w:val="TAH"/>
              <w:rPr>
                <w:ins w:id="139" w:author="Bo Liu, CTC" w:date="2024-02-08T15:35:00Z"/>
                <w:rFonts w:cs="Arial"/>
                <w:lang w:val="en-US"/>
              </w:rPr>
            </w:pPr>
            <w:ins w:id="140" w:author="Bo Liu, CTC" w:date="2024-02-08T15:35:00Z">
              <w:r>
                <w:rPr>
                  <w:rFonts w:cs="Arial"/>
                  <w:lang w:val="en-US"/>
                </w:rPr>
                <w:t>Description</w:t>
              </w:r>
            </w:ins>
          </w:p>
        </w:tc>
      </w:tr>
      <w:tr w:rsidR="00FB29B2" w14:paraId="251731B5" w14:textId="77777777" w:rsidTr="001D5B89">
        <w:trPr>
          <w:trHeight w:val="255"/>
          <w:ins w:id="141" w:author="Bo Liu, CTC" w:date="2024-02-08T15:35:00Z"/>
        </w:trPr>
        <w:tc>
          <w:tcPr>
            <w:tcW w:w="3347" w:type="dxa"/>
            <w:tcBorders>
              <w:top w:val="single" w:sz="4" w:space="0" w:color="auto"/>
              <w:left w:val="single" w:sz="4" w:space="0" w:color="auto"/>
              <w:bottom w:val="single" w:sz="4" w:space="0" w:color="auto"/>
              <w:right w:val="single" w:sz="4" w:space="0" w:color="auto"/>
            </w:tcBorders>
            <w:hideMark/>
          </w:tcPr>
          <w:p w14:paraId="0B5DC640" w14:textId="77777777" w:rsidR="00FB29B2" w:rsidRPr="00625728" w:rsidRDefault="00FB29B2" w:rsidP="001D5B89">
            <w:pPr>
              <w:pStyle w:val="TAL"/>
              <w:rPr>
                <w:ins w:id="142" w:author="Bo Liu, CTC" w:date="2024-02-08T15:35:00Z"/>
                <w:rFonts w:eastAsia="宋体" w:cs="Arial"/>
                <w:lang w:val="en-US" w:eastAsia="zh-CN"/>
              </w:rPr>
            </w:pPr>
            <w:ins w:id="143" w:author="Bo Liu, CTC" w:date="2024-02-08T15:35:00Z">
              <w:r w:rsidRPr="00625728">
                <w:rPr>
                  <w:rFonts w:eastAsia="宋体" w:cs="Arial" w:hint="eastAsia"/>
                  <w:lang w:val="en-US" w:eastAsia="zh-CN"/>
                </w:rPr>
                <w:t>5.2A.2</w:t>
              </w:r>
            </w:ins>
          </w:p>
        </w:tc>
        <w:tc>
          <w:tcPr>
            <w:tcW w:w="6508" w:type="dxa"/>
            <w:tcBorders>
              <w:top w:val="single" w:sz="4" w:space="0" w:color="auto"/>
              <w:left w:val="single" w:sz="4" w:space="0" w:color="auto"/>
              <w:bottom w:val="single" w:sz="4" w:space="0" w:color="auto"/>
              <w:right w:val="single" w:sz="4" w:space="0" w:color="auto"/>
            </w:tcBorders>
            <w:hideMark/>
          </w:tcPr>
          <w:p w14:paraId="278B465D" w14:textId="77777777" w:rsidR="00FB29B2" w:rsidRPr="00625728" w:rsidRDefault="00FB29B2" w:rsidP="001D5B89">
            <w:pPr>
              <w:pStyle w:val="TAL"/>
              <w:rPr>
                <w:ins w:id="144" w:author="Bo Liu, CTC" w:date="2024-02-08T15:35:00Z"/>
                <w:rFonts w:eastAsia="宋体" w:cs="Arial"/>
                <w:lang w:val="en-US" w:eastAsia="zh-CN"/>
              </w:rPr>
            </w:pPr>
            <w:ins w:id="145" w:author="Bo Liu, CTC" w:date="2024-02-08T15:35:00Z">
              <w:r w:rsidRPr="00625728">
                <w:rPr>
                  <w:rFonts w:eastAsia="宋体" w:hint="eastAsia"/>
                  <w:lang w:eastAsia="zh-CN"/>
                </w:rPr>
                <w:t>Operating bands for inter-band CA</w:t>
              </w:r>
            </w:ins>
          </w:p>
        </w:tc>
      </w:tr>
      <w:tr w:rsidR="00FB29B2" w14:paraId="076991B6" w14:textId="77777777" w:rsidTr="001D5B89">
        <w:trPr>
          <w:trHeight w:val="255"/>
          <w:ins w:id="146" w:author="Bo Liu, CTC" w:date="2024-02-08T15:35:00Z"/>
        </w:trPr>
        <w:tc>
          <w:tcPr>
            <w:tcW w:w="3347" w:type="dxa"/>
            <w:tcBorders>
              <w:top w:val="single" w:sz="4" w:space="0" w:color="auto"/>
              <w:left w:val="single" w:sz="4" w:space="0" w:color="auto"/>
              <w:bottom w:val="single" w:sz="4" w:space="0" w:color="auto"/>
              <w:right w:val="single" w:sz="4" w:space="0" w:color="auto"/>
            </w:tcBorders>
            <w:hideMark/>
          </w:tcPr>
          <w:p w14:paraId="05DAB104" w14:textId="77777777" w:rsidR="00FB29B2" w:rsidRPr="00625728" w:rsidRDefault="00FB29B2" w:rsidP="001D5B89">
            <w:pPr>
              <w:pStyle w:val="TAL"/>
              <w:rPr>
                <w:ins w:id="147" w:author="Bo Liu, CTC" w:date="2024-02-08T15:35:00Z"/>
                <w:rFonts w:eastAsia="宋体" w:cs="Arial"/>
                <w:lang w:val="en-US" w:eastAsia="zh-CN"/>
              </w:rPr>
            </w:pPr>
            <w:ins w:id="148" w:author="Bo Liu, CTC" w:date="2024-02-08T15:35:00Z">
              <w:r>
                <w:rPr>
                  <w:rFonts w:cs="Arial"/>
                  <w:lang w:val="en-US"/>
                </w:rPr>
                <w:t>6.3</w:t>
              </w:r>
              <w:r w:rsidRPr="00625728">
                <w:rPr>
                  <w:rFonts w:eastAsia="宋体" w:cs="Arial" w:hint="eastAsia"/>
                  <w:lang w:val="en-US" w:eastAsia="zh-CN"/>
                </w:rPr>
                <w:t>A.3.3</w:t>
              </w:r>
            </w:ins>
          </w:p>
        </w:tc>
        <w:tc>
          <w:tcPr>
            <w:tcW w:w="6508" w:type="dxa"/>
            <w:tcBorders>
              <w:top w:val="single" w:sz="4" w:space="0" w:color="auto"/>
              <w:left w:val="single" w:sz="4" w:space="0" w:color="auto"/>
              <w:bottom w:val="single" w:sz="4" w:space="0" w:color="auto"/>
              <w:right w:val="single" w:sz="4" w:space="0" w:color="auto"/>
            </w:tcBorders>
            <w:hideMark/>
          </w:tcPr>
          <w:p w14:paraId="31C5AC23" w14:textId="77777777" w:rsidR="00FB29B2" w:rsidRDefault="00FB29B2" w:rsidP="001D5B89">
            <w:pPr>
              <w:pStyle w:val="TAL"/>
              <w:rPr>
                <w:ins w:id="149" w:author="Bo Liu, CTC" w:date="2024-02-08T15:35:00Z"/>
                <w:rFonts w:cs="Arial"/>
                <w:lang w:val="en-US"/>
              </w:rPr>
            </w:pPr>
            <w:ins w:id="150" w:author="Bo Liu, CTC" w:date="2024-02-08T15:35:00Z">
              <w:r w:rsidRPr="00EA53BB">
                <w:t>Transmit ON/OFF time mask for inter-band CA</w:t>
              </w:r>
            </w:ins>
          </w:p>
        </w:tc>
      </w:tr>
    </w:tbl>
    <w:p w14:paraId="7807A22B" w14:textId="77777777" w:rsidR="00FB29B2" w:rsidRDefault="00FB29B2" w:rsidP="00FB29B2">
      <w:pPr>
        <w:rPr>
          <w:ins w:id="151" w:author="Bo Liu, CTC" w:date="2024-02-08T15:35:00Z"/>
        </w:rPr>
      </w:pPr>
    </w:p>
    <w:p w14:paraId="57E54E85" w14:textId="77777777" w:rsidR="00FB29B2" w:rsidRDefault="00FB29B2" w:rsidP="00FB29B2">
      <w:pPr>
        <w:pStyle w:val="2"/>
        <w:spacing w:after="240"/>
        <w:ind w:left="0" w:firstLine="0"/>
        <w:rPr>
          <w:ins w:id="152" w:author="Bo Liu, CTC" w:date="2024-02-08T15:35:00Z"/>
          <w:lang w:eastAsia="zh-TW"/>
        </w:rPr>
      </w:pPr>
      <w:ins w:id="153" w:author="Bo Liu, CTC" w:date="2024-02-08T15:35:00Z">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宋体" w:hint="eastAsia"/>
            <w:lang w:eastAsia="zh-CN"/>
          </w:rPr>
          <w:t>T</w:t>
        </w:r>
        <w:r w:rsidRPr="001C7E12">
          <w:rPr>
            <w:lang w:eastAsia="zh-CN"/>
          </w:rPr>
          <w:t>x switching within NR FR1</w:t>
        </w:r>
      </w:ins>
    </w:p>
    <w:p w14:paraId="13022ABF" w14:textId="77777777" w:rsidR="00FB29B2" w:rsidRDefault="00FB29B2" w:rsidP="00FB29B2">
      <w:pPr>
        <w:rPr>
          <w:ins w:id="154" w:author="Bo Liu, CTC" w:date="2024-02-08T15:35:00Z"/>
        </w:rPr>
      </w:pPr>
      <w:ins w:id="155" w:author="Bo Liu, CTC" w:date="2024-02-08T15:35:00Z">
        <w:r w:rsidRPr="00625728">
          <w:rPr>
            <w:rFonts w:eastAsia="宋体"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宋体"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ins>
    </w:p>
    <w:p w14:paraId="552EA07A" w14:textId="77777777" w:rsidR="00FB29B2" w:rsidRDefault="00FB29B2" w:rsidP="00FB29B2">
      <w:pPr>
        <w:pStyle w:val="TH"/>
        <w:rPr>
          <w:ins w:id="156" w:author="Bo Liu, CTC" w:date="2024-02-08T15:35:00Z"/>
          <w:lang w:eastAsia="zh-TW"/>
        </w:rPr>
      </w:pPr>
      <w:ins w:id="157" w:author="Bo Liu, CTC" w:date="2024-02-08T15:35:00Z">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宋体"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FB29B2" w14:paraId="71BE5B58" w14:textId="77777777" w:rsidTr="001D5B89">
        <w:trPr>
          <w:trHeight w:val="255"/>
          <w:ins w:id="158" w:author="Bo Liu, CTC" w:date="2024-02-08T15:35:00Z"/>
        </w:trPr>
        <w:tc>
          <w:tcPr>
            <w:tcW w:w="3347" w:type="dxa"/>
            <w:tcBorders>
              <w:top w:val="single" w:sz="4" w:space="0" w:color="auto"/>
              <w:left w:val="single" w:sz="4" w:space="0" w:color="auto"/>
              <w:bottom w:val="single" w:sz="4" w:space="0" w:color="auto"/>
              <w:right w:val="single" w:sz="4" w:space="0" w:color="auto"/>
            </w:tcBorders>
            <w:hideMark/>
          </w:tcPr>
          <w:p w14:paraId="78CF3FE9" w14:textId="77777777" w:rsidR="00FB29B2" w:rsidRDefault="00FB29B2" w:rsidP="001D5B89">
            <w:pPr>
              <w:pStyle w:val="TAH"/>
              <w:rPr>
                <w:ins w:id="159" w:author="Bo Liu, CTC" w:date="2024-02-08T15:35:00Z"/>
                <w:rFonts w:eastAsia="PMingLiU" w:cs="Arial"/>
                <w:lang w:val="en-US" w:eastAsia="zh-TW"/>
              </w:rPr>
            </w:pPr>
            <w:ins w:id="160" w:author="Bo Liu, CTC" w:date="2024-02-08T15:35: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41D3B472" w14:textId="77777777" w:rsidR="00FB29B2" w:rsidRDefault="00FB29B2" w:rsidP="001D5B89">
            <w:pPr>
              <w:pStyle w:val="TAH"/>
              <w:rPr>
                <w:ins w:id="161" w:author="Bo Liu, CTC" w:date="2024-02-08T15:35:00Z"/>
                <w:rFonts w:cs="Arial"/>
                <w:lang w:val="en-US"/>
              </w:rPr>
            </w:pPr>
            <w:ins w:id="162" w:author="Bo Liu, CTC" w:date="2024-02-08T15:35:00Z">
              <w:r>
                <w:rPr>
                  <w:rFonts w:cs="Arial"/>
                  <w:lang w:val="en-US"/>
                </w:rPr>
                <w:t>Description</w:t>
              </w:r>
            </w:ins>
          </w:p>
        </w:tc>
      </w:tr>
      <w:tr w:rsidR="00FB29B2" w14:paraId="4EBA3982" w14:textId="77777777" w:rsidTr="001D5B89">
        <w:trPr>
          <w:trHeight w:val="255"/>
          <w:ins w:id="163" w:author="Bo Liu, CTC" w:date="2024-02-08T15:35:00Z"/>
        </w:trPr>
        <w:tc>
          <w:tcPr>
            <w:tcW w:w="3347" w:type="dxa"/>
            <w:tcBorders>
              <w:top w:val="single" w:sz="4" w:space="0" w:color="auto"/>
              <w:left w:val="single" w:sz="4" w:space="0" w:color="auto"/>
              <w:bottom w:val="single" w:sz="4" w:space="0" w:color="auto"/>
              <w:right w:val="single" w:sz="4" w:space="0" w:color="auto"/>
            </w:tcBorders>
            <w:hideMark/>
          </w:tcPr>
          <w:p w14:paraId="2EC32852" w14:textId="77777777" w:rsidR="00FB29B2" w:rsidRPr="00625728" w:rsidRDefault="00FB29B2" w:rsidP="001D5B89">
            <w:pPr>
              <w:pStyle w:val="TAL"/>
              <w:rPr>
                <w:ins w:id="164" w:author="Bo Liu, CTC" w:date="2024-02-08T15:35:00Z"/>
                <w:rFonts w:eastAsia="宋体" w:cs="Arial"/>
                <w:lang w:val="en-US" w:eastAsia="zh-CN"/>
              </w:rPr>
            </w:pPr>
            <w:ins w:id="165" w:author="Bo Liu, CTC" w:date="2024-02-08T15:35:00Z">
              <w:r>
                <w:rPr>
                  <w:rFonts w:cs="Arial"/>
                  <w:lang w:val="en-US"/>
                </w:rPr>
                <w:t>6.3</w:t>
              </w:r>
              <w:r>
                <w:rPr>
                  <w:rFonts w:eastAsia="宋体" w:cs="Arial"/>
                  <w:lang w:val="en-US" w:eastAsia="zh-CN"/>
                </w:rPr>
                <w:t>C</w:t>
              </w:r>
              <w:r w:rsidRPr="00625728">
                <w:rPr>
                  <w:rFonts w:eastAsia="宋体" w:cs="Arial" w:hint="eastAsia"/>
                  <w:lang w:val="en-US" w:eastAsia="zh-CN"/>
                </w:rPr>
                <w:t>.3</w:t>
              </w:r>
            </w:ins>
          </w:p>
        </w:tc>
        <w:tc>
          <w:tcPr>
            <w:tcW w:w="6508" w:type="dxa"/>
            <w:tcBorders>
              <w:top w:val="single" w:sz="4" w:space="0" w:color="auto"/>
              <w:left w:val="single" w:sz="4" w:space="0" w:color="auto"/>
              <w:bottom w:val="single" w:sz="4" w:space="0" w:color="auto"/>
              <w:right w:val="single" w:sz="4" w:space="0" w:color="auto"/>
            </w:tcBorders>
            <w:hideMark/>
          </w:tcPr>
          <w:p w14:paraId="0FEE9441" w14:textId="77777777" w:rsidR="00FB29B2" w:rsidRDefault="00FB29B2" w:rsidP="001D5B89">
            <w:pPr>
              <w:pStyle w:val="TAL"/>
              <w:rPr>
                <w:ins w:id="166" w:author="Bo Liu, CTC" w:date="2024-02-08T15:35:00Z"/>
                <w:rFonts w:cs="Arial"/>
                <w:lang w:val="en-US"/>
              </w:rPr>
            </w:pPr>
            <w:ins w:id="167" w:author="Bo Liu, CTC" w:date="2024-02-08T15:35:00Z">
              <w:r w:rsidRPr="00EA53BB">
                <w:t xml:space="preserve">Transmit ON/OFF time mask for </w:t>
              </w:r>
              <w:r>
                <w:t>SUL</w:t>
              </w:r>
            </w:ins>
          </w:p>
        </w:tc>
      </w:tr>
    </w:tbl>
    <w:p w14:paraId="593D1D65" w14:textId="77777777" w:rsidR="00FB29B2" w:rsidRPr="00383BB5" w:rsidRDefault="00FB29B2" w:rsidP="00FB29B2">
      <w:pPr>
        <w:rPr>
          <w:ins w:id="168" w:author="Bo Liu, CTC" w:date="2024-02-08T15:35:00Z"/>
        </w:rPr>
      </w:pPr>
    </w:p>
    <w:p w14:paraId="189D9E7C" w14:textId="77777777" w:rsidR="00FB29B2" w:rsidRDefault="00FB29B2" w:rsidP="00FB29B2">
      <w:pPr>
        <w:pStyle w:val="2"/>
        <w:tabs>
          <w:tab w:val="left" w:pos="420"/>
        </w:tabs>
        <w:spacing w:after="240"/>
        <w:ind w:left="0" w:firstLine="0"/>
        <w:rPr>
          <w:ins w:id="169" w:author="Bo Liu, CTC" w:date="2024-02-08T15:35:00Z"/>
          <w:rFonts w:eastAsia="宋体"/>
          <w:lang w:eastAsia="zh-CN"/>
        </w:rPr>
      </w:pPr>
      <w:ins w:id="170" w:author="Bo Liu, CTC" w:date="2024-02-08T15:35:00Z">
        <w:r>
          <w:rPr>
            <w:rFonts w:eastAsia="宋体"/>
            <w:lang w:eastAsia="zh-CN"/>
          </w:rPr>
          <w:t>B</w:t>
        </w:r>
        <w:r>
          <w:t>.</w:t>
        </w:r>
        <w:r>
          <w:rPr>
            <w:rFonts w:eastAsia="宋体"/>
            <w:lang w:val="en-US" w:eastAsia="zh-CN"/>
          </w:rPr>
          <w:t>4.16</w:t>
        </w:r>
        <w:r>
          <w:tab/>
          <w:t xml:space="preserve">Common </w:t>
        </w:r>
        <w:r>
          <w:rPr>
            <w:lang w:val="en-US"/>
          </w:rPr>
          <w:t>UE RF</w:t>
        </w:r>
        <w:r>
          <w:t xml:space="preserve"> requirements for </w:t>
        </w:r>
        <w:r>
          <w:rPr>
            <w:lang w:eastAsia="zh-CN"/>
          </w:rPr>
          <w:t xml:space="preserve">Inter-band EN-DC with </w:t>
        </w:r>
        <w:proofErr w:type="spellStart"/>
        <w:r>
          <w:rPr>
            <w:rFonts w:eastAsia="宋体"/>
            <w:lang w:eastAsia="zh-CN"/>
          </w:rPr>
          <w:t>t</w:t>
        </w:r>
        <w:r>
          <w:rPr>
            <w:lang w:eastAsia="zh-CN"/>
          </w:rPr>
          <w:t>x</w:t>
        </w:r>
        <w:proofErr w:type="spellEnd"/>
        <w:r>
          <w:rPr>
            <w:lang w:eastAsia="zh-CN"/>
          </w:rPr>
          <w:t xml:space="preserve"> switching</w:t>
        </w:r>
      </w:ins>
    </w:p>
    <w:p w14:paraId="71D5B903" w14:textId="77777777" w:rsidR="00FB29B2" w:rsidRDefault="00FB29B2" w:rsidP="00FB29B2">
      <w:pPr>
        <w:rPr>
          <w:ins w:id="171" w:author="Bo Liu, CTC" w:date="2024-02-08T15:35:00Z"/>
          <w:rFonts w:eastAsia="宋体"/>
          <w:lang w:eastAsia="zh-CN"/>
        </w:rPr>
      </w:pPr>
      <w:ins w:id="172" w:author="Bo Liu, CTC" w:date="2024-02-08T15:35:00Z">
        <w:r>
          <w:t xml:space="preserve">The requirements and test cases listed in Table </w:t>
        </w:r>
        <w:r>
          <w:rPr>
            <w:rFonts w:eastAsia="宋体"/>
            <w:lang w:eastAsia="zh-CN"/>
          </w:rPr>
          <w:t>B</w:t>
        </w:r>
        <w:r>
          <w:t>.</w:t>
        </w:r>
        <w:r>
          <w:rPr>
            <w:rFonts w:eastAsia="宋体"/>
            <w:lang w:eastAsia="zh-CN"/>
          </w:rPr>
          <w:t>4.16</w:t>
        </w:r>
        <w:r>
          <w:t>-1 are specified in REL-17 version of TS 38.101-3 [4].</w:t>
        </w:r>
      </w:ins>
    </w:p>
    <w:p w14:paraId="2F278A3F" w14:textId="77777777" w:rsidR="00FB29B2" w:rsidRDefault="00FB29B2" w:rsidP="00FB29B2">
      <w:pPr>
        <w:pStyle w:val="TH"/>
        <w:rPr>
          <w:ins w:id="173" w:author="Bo Liu, CTC" w:date="2024-02-08T15:35:00Z"/>
          <w:rFonts w:eastAsia="Times New Roman"/>
          <w:lang w:eastAsia="zh-TW"/>
        </w:rPr>
      </w:pPr>
      <w:ins w:id="174" w:author="Bo Liu, CTC" w:date="2024-02-08T15:35:00Z">
        <w:r>
          <w:t xml:space="preserve">Table </w:t>
        </w:r>
        <w:r>
          <w:rPr>
            <w:rFonts w:eastAsia="宋体"/>
            <w:lang w:eastAsia="zh-CN"/>
          </w:rPr>
          <w:t>B</w:t>
        </w:r>
        <w:r>
          <w:rPr>
            <w:lang w:eastAsia="ja-JP"/>
          </w:rPr>
          <w:t>.</w:t>
        </w:r>
        <w:r>
          <w:rPr>
            <w:rFonts w:eastAsia="宋体"/>
            <w:lang w:eastAsia="zh-CN"/>
          </w:rPr>
          <w:t>4.16</w:t>
        </w:r>
        <w:r>
          <w:rPr>
            <w:lang w:eastAsia="ja-JP"/>
          </w:rPr>
          <w:t>-1</w:t>
        </w:r>
        <w:r>
          <w:t xml:space="preserve">: Common UE RF requirements for </w:t>
        </w:r>
        <w:r>
          <w:rPr>
            <w:lang w:eastAsia="zh-CN"/>
          </w:rPr>
          <w:t xml:space="preserve">Inter-band EN-DC with </w:t>
        </w:r>
        <w:proofErr w:type="spellStart"/>
        <w:r>
          <w:rPr>
            <w:rFonts w:eastAsia="宋体"/>
            <w:lang w:eastAsia="zh-CN"/>
          </w:rPr>
          <w:t>t</w:t>
        </w:r>
        <w:r>
          <w:rPr>
            <w:lang w:eastAsia="zh-CN"/>
          </w:rPr>
          <w:t>x</w:t>
        </w:r>
        <w:proofErr w:type="spellEnd"/>
        <w:r>
          <w:rPr>
            <w:lang w:eastAsia="zh-CN"/>
          </w:rPr>
          <w:t xml:space="preserve"> switching</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FB29B2" w14:paraId="29424F8A" w14:textId="77777777" w:rsidTr="001D5B89">
        <w:trPr>
          <w:trHeight w:val="255"/>
          <w:ins w:id="175" w:author="Bo Liu, CTC" w:date="2024-02-08T15:35:00Z"/>
        </w:trPr>
        <w:tc>
          <w:tcPr>
            <w:tcW w:w="3347" w:type="dxa"/>
            <w:tcBorders>
              <w:top w:val="single" w:sz="4" w:space="0" w:color="auto"/>
              <w:left w:val="single" w:sz="4" w:space="0" w:color="auto"/>
              <w:bottom w:val="single" w:sz="4" w:space="0" w:color="auto"/>
              <w:right w:val="single" w:sz="4" w:space="0" w:color="auto"/>
            </w:tcBorders>
            <w:hideMark/>
          </w:tcPr>
          <w:p w14:paraId="1AEF6AEE" w14:textId="77777777" w:rsidR="00FB29B2" w:rsidRDefault="00FB29B2" w:rsidP="001D5B89">
            <w:pPr>
              <w:pStyle w:val="TAH"/>
              <w:rPr>
                <w:ins w:id="176" w:author="Bo Liu, CTC" w:date="2024-02-08T15:35:00Z"/>
                <w:rFonts w:eastAsia="PMingLiU" w:cs="Arial"/>
                <w:lang w:val="en-US" w:eastAsia="zh-TW"/>
              </w:rPr>
            </w:pPr>
            <w:ins w:id="177" w:author="Bo Liu, CTC" w:date="2024-02-08T15:35: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6DE5F058" w14:textId="77777777" w:rsidR="00FB29B2" w:rsidRDefault="00FB29B2" w:rsidP="001D5B89">
            <w:pPr>
              <w:pStyle w:val="TAH"/>
              <w:rPr>
                <w:ins w:id="178" w:author="Bo Liu, CTC" w:date="2024-02-08T15:35:00Z"/>
                <w:rFonts w:eastAsia="Times New Roman" w:cs="Arial"/>
                <w:lang w:val="en-US"/>
              </w:rPr>
            </w:pPr>
            <w:ins w:id="179" w:author="Bo Liu, CTC" w:date="2024-02-08T15:35:00Z">
              <w:r>
                <w:rPr>
                  <w:rFonts w:cs="Arial"/>
                  <w:lang w:val="en-US"/>
                </w:rPr>
                <w:t>Description</w:t>
              </w:r>
            </w:ins>
          </w:p>
        </w:tc>
      </w:tr>
      <w:tr w:rsidR="00FB29B2" w14:paraId="65F85956" w14:textId="77777777" w:rsidTr="001D5B89">
        <w:trPr>
          <w:trHeight w:val="255"/>
          <w:ins w:id="180" w:author="Bo Liu, CTC" w:date="2024-02-08T15:35:00Z"/>
        </w:trPr>
        <w:tc>
          <w:tcPr>
            <w:tcW w:w="3347" w:type="dxa"/>
            <w:tcBorders>
              <w:top w:val="single" w:sz="4" w:space="0" w:color="auto"/>
              <w:left w:val="single" w:sz="4" w:space="0" w:color="auto"/>
              <w:bottom w:val="single" w:sz="4" w:space="0" w:color="auto"/>
              <w:right w:val="single" w:sz="4" w:space="0" w:color="auto"/>
            </w:tcBorders>
            <w:hideMark/>
          </w:tcPr>
          <w:p w14:paraId="6FF22670" w14:textId="77777777" w:rsidR="00FB29B2" w:rsidRDefault="00FB29B2" w:rsidP="001D5B89">
            <w:pPr>
              <w:pStyle w:val="TAL"/>
              <w:rPr>
                <w:ins w:id="181" w:author="Bo Liu, CTC" w:date="2024-02-08T15:35:00Z"/>
                <w:rFonts w:eastAsia="宋体" w:cs="Arial"/>
                <w:lang w:val="en-US" w:eastAsia="zh-CN"/>
              </w:rPr>
            </w:pPr>
            <w:ins w:id="182" w:author="Bo Liu, CTC" w:date="2024-02-08T15:35:00Z">
              <w:r>
                <w:rPr>
                  <w:rFonts w:eastAsia="宋体" w:cs="Arial"/>
                  <w:lang w:val="en-US" w:eastAsia="zh-CN"/>
                </w:rPr>
                <w:t>5.5B.4</w:t>
              </w:r>
            </w:ins>
          </w:p>
        </w:tc>
        <w:tc>
          <w:tcPr>
            <w:tcW w:w="6508" w:type="dxa"/>
            <w:tcBorders>
              <w:top w:val="single" w:sz="4" w:space="0" w:color="auto"/>
              <w:left w:val="single" w:sz="4" w:space="0" w:color="auto"/>
              <w:bottom w:val="single" w:sz="4" w:space="0" w:color="auto"/>
              <w:right w:val="single" w:sz="4" w:space="0" w:color="auto"/>
            </w:tcBorders>
            <w:hideMark/>
          </w:tcPr>
          <w:p w14:paraId="37B99791" w14:textId="77777777" w:rsidR="00FB29B2" w:rsidRDefault="00FB29B2" w:rsidP="001D5B89">
            <w:pPr>
              <w:pStyle w:val="TAL"/>
              <w:rPr>
                <w:ins w:id="183" w:author="Bo Liu, CTC" w:date="2024-02-08T15:35:00Z"/>
                <w:rFonts w:eastAsia="宋体" w:cs="Arial"/>
                <w:lang w:val="en-US" w:eastAsia="zh-CN"/>
              </w:rPr>
            </w:pPr>
            <w:ins w:id="184" w:author="Bo Liu, CTC" w:date="2024-02-08T15:35:00Z">
              <w:r>
                <w:rPr>
                  <w:rFonts w:eastAsia="宋体"/>
                  <w:lang w:eastAsia="zh-CN"/>
                </w:rPr>
                <w:t xml:space="preserve">Configuration for </w:t>
              </w:r>
              <w:r>
                <w:rPr>
                  <w:lang w:eastAsia="zh-CN"/>
                </w:rPr>
                <w:t>Inter-band EN-DC</w:t>
              </w:r>
              <w:r>
                <w:rPr>
                  <w:rFonts w:eastAsia="宋体"/>
                  <w:lang w:eastAsia="zh-CN"/>
                </w:rPr>
                <w:t xml:space="preserve"> within FR1</w:t>
              </w:r>
            </w:ins>
          </w:p>
        </w:tc>
      </w:tr>
      <w:tr w:rsidR="00FB29B2" w14:paraId="34B5CD29" w14:textId="77777777" w:rsidTr="001D5B89">
        <w:trPr>
          <w:trHeight w:val="255"/>
          <w:ins w:id="185" w:author="Bo Liu, CTC" w:date="2024-02-08T15:35:00Z"/>
        </w:trPr>
        <w:tc>
          <w:tcPr>
            <w:tcW w:w="3347" w:type="dxa"/>
            <w:tcBorders>
              <w:top w:val="single" w:sz="4" w:space="0" w:color="auto"/>
              <w:left w:val="single" w:sz="4" w:space="0" w:color="auto"/>
              <w:bottom w:val="single" w:sz="4" w:space="0" w:color="auto"/>
              <w:right w:val="single" w:sz="4" w:space="0" w:color="auto"/>
            </w:tcBorders>
            <w:hideMark/>
          </w:tcPr>
          <w:p w14:paraId="038812E9" w14:textId="77777777" w:rsidR="00FB29B2" w:rsidRDefault="00FB29B2" w:rsidP="001D5B89">
            <w:pPr>
              <w:pStyle w:val="TAL"/>
              <w:rPr>
                <w:ins w:id="186" w:author="Bo Liu, CTC" w:date="2024-02-08T15:35:00Z"/>
                <w:rFonts w:eastAsia="宋体" w:cs="Arial"/>
                <w:lang w:val="en-US" w:eastAsia="zh-CN"/>
              </w:rPr>
            </w:pPr>
            <w:ins w:id="187" w:author="Bo Liu, CTC" w:date="2024-02-08T15:35:00Z">
              <w:r>
                <w:rPr>
                  <w:rFonts w:cs="Arial"/>
                  <w:lang w:val="en-US"/>
                </w:rPr>
                <w:t>6.</w:t>
              </w:r>
              <w:r>
                <w:rPr>
                  <w:rFonts w:eastAsia="宋体" w:cs="Arial"/>
                  <w:lang w:val="en-US" w:eastAsia="zh-CN"/>
                </w:rPr>
                <w:t>3B.4</w:t>
              </w:r>
            </w:ins>
          </w:p>
        </w:tc>
        <w:tc>
          <w:tcPr>
            <w:tcW w:w="6508" w:type="dxa"/>
            <w:tcBorders>
              <w:top w:val="single" w:sz="4" w:space="0" w:color="auto"/>
              <w:left w:val="single" w:sz="4" w:space="0" w:color="auto"/>
              <w:bottom w:val="single" w:sz="4" w:space="0" w:color="auto"/>
              <w:right w:val="single" w:sz="4" w:space="0" w:color="auto"/>
            </w:tcBorders>
            <w:hideMark/>
          </w:tcPr>
          <w:p w14:paraId="164A1FE2" w14:textId="77777777" w:rsidR="00FB29B2" w:rsidRDefault="00FB29B2" w:rsidP="001D5B89">
            <w:pPr>
              <w:pStyle w:val="TAL"/>
              <w:rPr>
                <w:ins w:id="188" w:author="Bo Liu, CTC" w:date="2024-02-08T15:35:00Z"/>
                <w:rFonts w:eastAsia="Times New Roman" w:cs="Arial"/>
                <w:lang w:val="en-US"/>
              </w:rPr>
            </w:pPr>
            <w:ins w:id="189" w:author="Bo Liu, CTC" w:date="2024-02-08T15:35:00Z">
              <w:r>
                <w:t xml:space="preserve">Output power dynamics for </w:t>
              </w:r>
              <w:r>
                <w:rPr>
                  <w:lang w:eastAsia="zh-CN"/>
                </w:rPr>
                <w:t>s</w:t>
              </w:r>
              <w:r>
                <w:t xml:space="preserve">witching between </w:t>
              </w:r>
              <w:r>
                <w:rPr>
                  <w:lang w:eastAsia="zh-CN"/>
                </w:rPr>
                <w:t>two uplink carriers</w:t>
              </w:r>
            </w:ins>
          </w:p>
        </w:tc>
      </w:tr>
    </w:tbl>
    <w:p w14:paraId="3D8C703E" w14:textId="77777777" w:rsidR="00FB29B2" w:rsidRPr="000749EB" w:rsidRDefault="00FB29B2" w:rsidP="00FB29B2">
      <w:pPr>
        <w:rPr>
          <w:ins w:id="190" w:author="Bo Liu, CTC" w:date="2024-02-08T15:35:00Z"/>
          <w:lang w:eastAsia="zh-CN"/>
        </w:rPr>
      </w:pPr>
    </w:p>
    <w:p w14:paraId="79A201A2" w14:textId="77777777" w:rsidR="00F7771D" w:rsidRPr="00BA0B2D" w:rsidRDefault="00F7771D" w:rsidP="00F7771D">
      <w:pPr>
        <w:pStyle w:val="2"/>
        <w:rPr>
          <w:color w:val="FF0000"/>
          <w:lang w:eastAsia="zh-CN"/>
        </w:rPr>
      </w:pPr>
      <w:r>
        <w:rPr>
          <w:color w:val="FF0000"/>
        </w:rPr>
        <w:lastRenderedPageBreak/>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39D78" w14:textId="77777777" w:rsidR="007F6AA4" w:rsidRDefault="007F6AA4">
      <w:r>
        <w:separator/>
      </w:r>
    </w:p>
  </w:endnote>
  <w:endnote w:type="continuationSeparator" w:id="0">
    <w:p w14:paraId="382051FB" w14:textId="77777777" w:rsidR="007F6AA4" w:rsidRDefault="007F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903FA" w14:textId="77777777" w:rsidR="007F6AA4" w:rsidRDefault="007F6AA4">
      <w:r>
        <w:separator/>
      </w:r>
    </w:p>
  </w:footnote>
  <w:footnote w:type="continuationSeparator" w:id="0">
    <w:p w14:paraId="091DE112" w14:textId="77777777" w:rsidR="007F6AA4" w:rsidRDefault="007F6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3B"/>
    <w:rsid w:val="00001753"/>
    <w:rsid w:val="00001B82"/>
    <w:rsid w:val="00003240"/>
    <w:rsid w:val="0000433D"/>
    <w:rsid w:val="00006926"/>
    <w:rsid w:val="000105CD"/>
    <w:rsid w:val="00011B71"/>
    <w:rsid w:val="00014C83"/>
    <w:rsid w:val="0001593F"/>
    <w:rsid w:val="00022E4A"/>
    <w:rsid w:val="000246A2"/>
    <w:rsid w:val="0002744F"/>
    <w:rsid w:val="000504CA"/>
    <w:rsid w:val="000521FA"/>
    <w:rsid w:val="0005475E"/>
    <w:rsid w:val="00054A27"/>
    <w:rsid w:val="00072930"/>
    <w:rsid w:val="00073109"/>
    <w:rsid w:val="00073904"/>
    <w:rsid w:val="0007399F"/>
    <w:rsid w:val="000749EB"/>
    <w:rsid w:val="000763AD"/>
    <w:rsid w:val="0008096C"/>
    <w:rsid w:val="00081332"/>
    <w:rsid w:val="00090034"/>
    <w:rsid w:val="000A4C1E"/>
    <w:rsid w:val="000A6204"/>
    <w:rsid w:val="000A6394"/>
    <w:rsid w:val="000B286B"/>
    <w:rsid w:val="000B5060"/>
    <w:rsid w:val="000B7602"/>
    <w:rsid w:val="000B7FED"/>
    <w:rsid w:val="000C038A"/>
    <w:rsid w:val="000C6598"/>
    <w:rsid w:val="000D2E85"/>
    <w:rsid w:val="000D44B3"/>
    <w:rsid w:val="000D5735"/>
    <w:rsid w:val="000D673D"/>
    <w:rsid w:val="000D71F4"/>
    <w:rsid w:val="000E57CE"/>
    <w:rsid w:val="000F0DCD"/>
    <w:rsid w:val="001034C1"/>
    <w:rsid w:val="00106A2D"/>
    <w:rsid w:val="00107F82"/>
    <w:rsid w:val="001264BB"/>
    <w:rsid w:val="00145D43"/>
    <w:rsid w:val="001510D4"/>
    <w:rsid w:val="00155010"/>
    <w:rsid w:val="0016615D"/>
    <w:rsid w:val="00184E42"/>
    <w:rsid w:val="00187D3E"/>
    <w:rsid w:val="00192C46"/>
    <w:rsid w:val="001976B4"/>
    <w:rsid w:val="001A08B3"/>
    <w:rsid w:val="001A0958"/>
    <w:rsid w:val="001A7B60"/>
    <w:rsid w:val="001B52F0"/>
    <w:rsid w:val="001B62E9"/>
    <w:rsid w:val="001B7A65"/>
    <w:rsid w:val="001C621D"/>
    <w:rsid w:val="001D0E82"/>
    <w:rsid w:val="001D3BCF"/>
    <w:rsid w:val="001E1B16"/>
    <w:rsid w:val="001E41F3"/>
    <w:rsid w:val="001E66DD"/>
    <w:rsid w:val="001F2EDE"/>
    <w:rsid w:val="00201387"/>
    <w:rsid w:val="002023CD"/>
    <w:rsid w:val="002030EF"/>
    <w:rsid w:val="00212EA8"/>
    <w:rsid w:val="002205F6"/>
    <w:rsid w:val="00220EB8"/>
    <w:rsid w:val="002326CF"/>
    <w:rsid w:val="00235697"/>
    <w:rsid w:val="00237724"/>
    <w:rsid w:val="0024636F"/>
    <w:rsid w:val="00252EFE"/>
    <w:rsid w:val="00257FC1"/>
    <w:rsid w:val="0026004D"/>
    <w:rsid w:val="0026077F"/>
    <w:rsid w:val="00260E93"/>
    <w:rsid w:val="002640DD"/>
    <w:rsid w:val="00270B99"/>
    <w:rsid w:val="00270EE6"/>
    <w:rsid w:val="00273A9E"/>
    <w:rsid w:val="00275B13"/>
    <w:rsid w:val="00275D12"/>
    <w:rsid w:val="00284E91"/>
    <w:rsid w:val="00284FEB"/>
    <w:rsid w:val="0028514E"/>
    <w:rsid w:val="002857F9"/>
    <w:rsid w:val="002860C4"/>
    <w:rsid w:val="00290E86"/>
    <w:rsid w:val="00293091"/>
    <w:rsid w:val="002B5741"/>
    <w:rsid w:val="002B670F"/>
    <w:rsid w:val="002C25A1"/>
    <w:rsid w:val="002C50CB"/>
    <w:rsid w:val="002C51A2"/>
    <w:rsid w:val="002E472E"/>
    <w:rsid w:val="002F0417"/>
    <w:rsid w:val="002F3383"/>
    <w:rsid w:val="002F60BA"/>
    <w:rsid w:val="00300D08"/>
    <w:rsid w:val="00305409"/>
    <w:rsid w:val="00310C2B"/>
    <w:rsid w:val="0031382A"/>
    <w:rsid w:val="003158AA"/>
    <w:rsid w:val="0033149F"/>
    <w:rsid w:val="00331A72"/>
    <w:rsid w:val="00345169"/>
    <w:rsid w:val="00345312"/>
    <w:rsid w:val="003527F9"/>
    <w:rsid w:val="00353A1D"/>
    <w:rsid w:val="0035769A"/>
    <w:rsid w:val="003609EF"/>
    <w:rsid w:val="00361433"/>
    <w:rsid w:val="0036231A"/>
    <w:rsid w:val="00366075"/>
    <w:rsid w:val="00370918"/>
    <w:rsid w:val="00374DD4"/>
    <w:rsid w:val="00383BB5"/>
    <w:rsid w:val="003961F2"/>
    <w:rsid w:val="00397504"/>
    <w:rsid w:val="003A6238"/>
    <w:rsid w:val="003A7A5B"/>
    <w:rsid w:val="003B2C08"/>
    <w:rsid w:val="003C0441"/>
    <w:rsid w:val="003D4518"/>
    <w:rsid w:val="003E1A36"/>
    <w:rsid w:val="003F28BA"/>
    <w:rsid w:val="003F783B"/>
    <w:rsid w:val="00405D95"/>
    <w:rsid w:val="00406375"/>
    <w:rsid w:val="00410371"/>
    <w:rsid w:val="004156E4"/>
    <w:rsid w:val="00422A74"/>
    <w:rsid w:val="004242F1"/>
    <w:rsid w:val="00427EF8"/>
    <w:rsid w:val="00434383"/>
    <w:rsid w:val="00440D89"/>
    <w:rsid w:val="004422BC"/>
    <w:rsid w:val="00445474"/>
    <w:rsid w:val="00451698"/>
    <w:rsid w:val="00460DA5"/>
    <w:rsid w:val="004972DB"/>
    <w:rsid w:val="00497F39"/>
    <w:rsid w:val="004A672D"/>
    <w:rsid w:val="004B3B7D"/>
    <w:rsid w:val="004B5E19"/>
    <w:rsid w:val="004B75B7"/>
    <w:rsid w:val="004D202A"/>
    <w:rsid w:val="004D62C1"/>
    <w:rsid w:val="004E207D"/>
    <w:rsid w:val="004F15C7"/>
    <w:rsid w:val="00505CF9"/>
    <w:rsid w:val="0051249F"/>
    <w:rsid w:val="0051580D"/>
    <w:rsid w:val="005349FE"/>
    <w:rsid w:val="00547111"/>
    <w:rsid w:val="00551D35"/>
    <w:rsid w:val="005656E6"/>
    <w:rsid w:val="0057412D"/>
    <w:rsid w:val="00576BCD"/>
    <w:rsid w:val="0057752D"/>
    <w:rsid w:val="00592D74"/>
    <w:rsid w:val="0059632D"/>
    <w:rsid w:val="005A2B09"/>
    <w:rsid w:val="005C62BA"/>
    <w:rsid w:val="005C74E8"/>
    <w:rsid w:val="005D62AB"/>
    <w:rsid w:val="005E2C44"/>
    <w:rsid w:val="005F3B20"/>
    <w:rsid w:val="00605BB9"/>
    <w:rsid w:val="0061460A"/>
    <w:rsid w:val="00620765"/>
    <w:rsid w:val="00621042"/>
    <w:rsid w:val="00621188"/>
    <w:rsid w:val="00622F4B"/>
    <w:rsid w:val="006257ED"/>
    <w:rsid w:val="00632451"/>
    <w:rsid w:val="006359E5"/>
    <w:rsid w:val="0065073E"/>
    <w:rsid w:val="00655E23"/>
    <w:rsid w:val="0065602F"/>
    <w:rsid w:val="00657567"/>
    <w:rsid w:val="006606F4"/>
    <w:rsid w:val="00665C47"/>
    <w:rsid w:val="006749ED"/>
    <w:rsid w:val="0069419A"/>
    <w:rsid w:val="00695808"/>
    <w:rsid w:val="00697EFD"/>
    <w:rsid w:val="006A05DC"/>
    <w:rsid w:val="006B46FB"/>
    <w:rsid w:val="006C287F"/>
    <w:rsid w:val="006D186D"/>
    <w:rsid w:val="006D28F1"/>
    <w:rsid w:val="006D52F1"/>
    <w:rsid w:val="006D54A6"/>
    <w:rsid w:val="006D5DB1"/>
    <w:rsid w:val="006E176E"/>
    <w:rsid w:val="006E21FB"/>
    <w:rsid w:val="006E435B"/>
    <w:rsid w:val="006E77C7"/>
    <w:rsid w:val="006F76C4"/>
    <w:rsid w:val="00715951"/>
    <w:rsid w:val="00720354"/>
    <w:rsid w:val="00723B5F"/>
    <w:rsid w:val="00726434"/>
    <w:rsid w:val="00737AE3"/>
    <w:rsid w:val="00740BFF"/>
    <w:rsid w:val="00762506"/>
    <w:rsid w:val="00762E95"/>
    <w:rsid w:val="00772589"/>
    <w:rsid w:val="007859F0"/>
    <w:rsid w:val="00787028"/>
    <w:rsid w:val="007875BB"/>
    <w:rsid w:val="00792342"/>
    <w:rsid w:val="007977A8"/>
    <w:rsid w:val="007A178B"/>
    <w:rsid w:val="007A259A"/>
    <w:rsid w:val="007A29CD"/>
    <w:rsid w:val="007B512A"/>
    <w:rsid w:val="007B5CE8"/>
    <w:rsid w:val="007C2097"/>
    <w:rsid w:val="007C44E0"/>
    <w:rsid w:val="007C5A61"/>
    <w:rsid w:val="007C5C2C"/>
    <w:rsid w:val="007D1C2D"/>
    <w:rsid w:val="007D341B"/>
    <w:rsid w:val="007D3785"/>
    <w:rsid w:val="007D5A83"/>
    <w:rsid w:val="007D5B2F"/>
    <w:rsid w:val="007D6A07"/>
    <w:rsid w:val="007E4773"/>
    <w:rsid w:val="007F1529"/>
    <w:rsid w:val="007F6AA4"/>
    <w:rsid w:val="007F7259"/>
    <w:rsid w:val="007F7E4E"/>
    <w:rsid w:val="008040A8"/>
    <w:rsid w:val="00805004"/>
    <w:rsid w:val="00805345"/>
    <w:rsid w:val="00823989"/>
    <w:rsid w:val="008279FA"/>
    <w:rsid w:val="00846003"/>
    <w:rsid w:val="008626E7"/>
    <w:rsid w:val="00870EE7"/>
    <w:rsid w:val="00877A41"/>
    <w:rsid w:val="008863B9"/>
    <w:rsid w:val="008A45A6"/>
    <w:rsid w:val="008B5BD1"/>
    <w:rsid w:val="008B6715"/>
    <w:rsid w:val="008E25DC"/>
    <w:rsid w:val="008E3C6F"/>
    <w:rsid w:val="008E4A39"/>
    <w:rsid w:val="008F3789"/>
    <w:rsid w:val="008F686C"/>
    <w:rsid w:val="009030BB"/>
    <w:rsid w:val="009120A3"/>
    <w:rsid w:val="00912983"/>
    <w:rsid w:val="0091340F"/>
    <w:rsid w:val="009148DE"/>
    <w:rsid w:val="00924FC8"/>
    <w:rsid w:val="00935D74"/>
    <w:rsid w:val="00941E30"/>
    <w:rsid w:val="0094218E"/>
    <w:rsid w:val="0095078F"/>
    <w:rsid w:val="0097109A"/>
    <w:rsid w:val="0097674F"/>
    <w:rsid w:val="009777D9"/>
    <w:rsid w:val="00984802"/>
    <w:rsid w:val="00987857"/>
    <w:rsid w:val="00991B88"/>
    <w:rsid w:val="00992A92"/>
    <w:rsid w:val="00992DDE"/>
    <w:rsid w:val="00993248"/>
    <w:rsid w:val="009937E7"/>
    <w:rsid w:val="0099490C"/>
    <w:rsid w:val="00997760"/>
    <w:rsid w:val="009A4742"/>
    <w:rsid w:val="009A5330"/>
    <w:rsid w:val="009A5753"/>
    <w:rsid w:val="009A579D"/>
    <w:rsid w:val="009A5C3B"/>
    <w:rsid w:val="009B6E08"/>
    <w:rsid w:val="009E3297"/>
    <w:rsid w:val="009F423E"/>
    <w:rsid w:val="009F5D2A"/>
    <w:rsid w:val="009F734F"/>
    <w:rsid w:val="00A0196C"/>
    <w:rsid w:val="00A02B13"/>
    <w:rsid w:val="00A047ED"/>
    <w:rsid w:val="00A0562F"/>
    <w:rsid w:val="00A1378E"/>
    <w:rsid w:val="00A17CBA"/>
    <w:rsid w:val="00A2056E"/>
    <w:rsid w:val="00A246B6"/>
    <w:rsid w:val="00A32F74"/>
    <w:rsid w:val="00A36DA7"/>
    <w:rsid w:val="00A47E70"/>
    <w:rsid w:val="00A50CF0"/>
    <w:rsid w:val="00A62F01"/>
    <w:rsid w:val="00A673AB"/>
    <w:rsid w:val="00A7671C"/>
    <w:rsid w:val="00A925C7"/>
    <w:rsid w:val="00A93B49"/>
    <w:rsid w:val="00A9566E"/>
    <w:rsid w:val="00AA00A2"/>
    <w:rsid w:val="00AA2CBC"/>
    <w:rsid w:val="00AA5905"/>
    <w:rsid w:val="00AB1678"/>
    <w:rsid w:val="00AB1BA6"/>
    <w:rsid w:val="00AB6B12"/>
    <w:rsid w:val="00AC5820"/>
    <w:rsid w:val="00AD1CD8"/>
    <w:rsid w:val="00AD73B0"/>
    <w:rsid w:val="00AE3725"/>
    <w:rsid w:val="00AE45E1"/>
    <w:rsid w:val="00AE68B0"/>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1327"/>
    <w:rsid w:val="00B74BA1"/>
    <w:rsid w:val="00B76435"/>
    <w:rsid w:val="00B8471E"/>
    <w:rsid w:val="00B9063B"/>
    <w:rsid w:val="00B968C8"/>
    <w:rsid w:val="00BA0B2D"/>
    <w:rsid w:val="00BA18EA"/>
    <w:rsid w:val="00BA3EC5"/>
    <w:rsid w:val="00BA51D9"/>
    <w:rsid w:val="00BA6136"/>
    <w:rsid w:val="00BB0EC4"/>
    <w:rsid w:val="00BB23F4"/>
    <w:rsid w:val="00BB5DFC"/>
    <w:rsid w:val="00BC48B1"/>
    <w:rsid w:val="00BD279D"/>
    <w:rsid w:val="00BD6BB8"/>
    <w:rsid w:val="00BE12E7"/>
    <w:rsid w:val="00BE1392"/>
    <w:rsid w:val="00BE164D"/>
    <w:rsid w:val="00BE3173"/>
    <w:rsid w:val="00BF1B50"/>
    <w:rsid w:val="00BF7135"/>
    <w:rsid w:val="00BF7A00"/>
    <w:rsid w:val="00C03E45"/>
    <w:rsid w:val="00C215B1"/>
    <w:rsid w:val="00C2297A"/>
    <w:rsid w:val="00C343ED"/>
    <w:rsid w:val="00C4249F"/>
    <w:rsid w:val="00C442E6"/>
    <w:rsid w:val="00C454C4"/>
    <w:rsid w:val="00C479C3"/>
    <w:rsid w:val="00C54C9C"/>
    <w:rsid w:val="00C54D15"/>
    <w:rsid w:val="00C655CB"/>
    <w:rsid w:val="00C66BA2"/>
    <w:rsid w:val="00C66C70"/>
    <w:rsid w:val="00C74028"/>
    <w:rsid w:val="00C86DFB"/>
    <w:rsid w:val="00C90C0B"/>
    <w:rsid w:val="00C948B6"/>
    <w:rsid w:val="00C95985"/>
    <w:rsid w:val="00CA11C9"/>
    <w:rsid w:val="00CA1EA1"/>
    <w:rsid w:val="00CA2A9E"/>
    <w:rsid w:val="00CC1A91"/>
    <w:rsid w:val="00CC5026"/>
    <w:rsid w:val="00CC5A34"/>
    <w:rsid w:val="00CC5CC8"/>
    <w:rsid w:val="00CC67C2"/>
    <w:rsid w:val="00CC68D0"/>
    <w:rsid w:val="00CD5AF8"/>
    <w:rsid w:val="00CE2588"/>
    <w:rsid w:val="00CE5972"/>
    <w:rsid w:val="00CF1254"/>
    <w:rsid w:val="00CF6ED1"/>
    <w:rsid w:val="00D00043"/>
    <w:rsid w:val="00D0369B"/>
    <w:rsid w:val="00D03F9A"/>
    <w:rsid w:val="00D06D51"/>
    <w:rsid w:val="00D21C63"/>
    <w:rsid w:val="00D24991"/>
    <w:rsid w:val="00D2551B"/>
    <w:rsid w:val="00D301D4"/>
    <w:rsid w:val="00D375C5"/>
    <w:rsid w:val="00D40392"/>
    <w:rsid w:val="00D407B6"/>
    <w:rsid w:val="00D443EB"/>
    <w:rsid w:val="00D50255"/>
    <w:rsid w:val="00D66520"/>
    <w:rsid w:val="00D865ED"/>
    <w:rsid w:val="00D926D3"/>
    <w:rsid w:val="00DB50F2"/>
    <w:rsid w:val="00DB5614"/>
    <w:rsid w:val="00DC2A59"/>
    <w:rsid w:val="00DC65C4"/>
    <w:rsid w:val="00DD1BDE"/>
    <w:rsid w:val="00DD7F0E"/>
    <w:rsid w:val="00DE34CF"/>
    <w:rsid w:val="00E073E0"/>
    <w:rsid w:val="00E116B1"/>
    <w:rsid w:val="00E137A4"/>
    <w:rsid w:val="00E13F3D"/>
    <w:rsid w:val="00E208E3"/>
    <w:rsid w:val="00E22868"/>
    <w:rsid w:val="00E3002E"/>
    <w:rsid w:val="00E31F9E"/>
    <w:rsid w:val="00E32A60"/>
    <w:rsid w:val="00E34898"/>
    <w:rsid w:val="00E356B6"/>
    <w:rsid w:val="00E36A5A"/>
    <w:rsid w:val="00E44E18"/>
    <w:rsid w:val="00E46E99"/>
    <w:rsid w:val="00E50033"/>
    <w:rsid w:val="00E53428"/>
    <w:rsid w:val="00E62445"/>
    <w:rsid w:val="00E84E07"/>
    <w:rsid w:val="00E865D4"/>
    <w:rsid w:val="00E93C5A"/>
    <w:rsid w:val="00EA2742"/>
    <w:rsid w:val="00EA46DC"/>
    <w:rsid w:val="00EA4812"/>
    <w:rsid w:val="00EB09B7"/>
    <w:rsid w:val="00EB19A6"/>
    <w:rsid w:val="00EC18EA"/>
    <w:rsid w:val="00EE4700"/>
    <w:rsid w:val="00EE5CA5"/>
    <w:rsid w:val="00EE7D7C"/>
    <w:rsid w:val="00EF61D9"/>
    <w:rsid w:val="00F02EB0"/>
    <w:rsid w:val="00F05364"/>
    <w:rsid w:val="00F059E5"/>
    <w:rsid w:val="00F05EE4"/>
    <w:rsid w:val="00F07F36"/>
    <w:rsid w:val="00F13891"/>
    <w:rsid w:val="00F25D98"/>
    <w:rsid w:val="00F300FB"/>
    <w:rsid w:val="00F33F24"/>
    <w:rsid w:val="00F35DBD"/>
    <w:rsid w:val="00F561DD"/>
    <w:rsid w:val="00F64794"/>
    <w:rsid w:val="00F75D24"/>
    <w:rsid w:val="00F7771D"/>
    <w:rsid w:val="00F8201A"/>
    <w:rsid w:val="00F87946"/>
    <w:rsid w:val="00F879FE"/>
    <w:rsid w:val="00F911D6"/>
    <w:rsid w:val="00F927C8"/>
    <w:rsid w:val="00FA5D26"/>
    <w:rsid w:val="00FB29B2"/>
    <w:rsid w:val="00FB6386"/>
    <w:rsid w:val="00FC155A"/>
    <w:rsid w:val="00FC4462"/>
    <w:rsid w:val="00FD0D7D"/>
    <w:rsid w:val="00FD370F"/>
    <w:rsid w:val="00FD73F7"/>
    <w:rsid w:val="00FE0764"/>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uiPriority w:val="99"/>
    <w:qFormat/>
    <w:rsid w:val="00BE1392"/>
    <w:rPr>
      <w:rFonts w:ascii="Arial" w:hAnsi="Arial"/>
      <w:lang w:val="en-GB" w:eastAsia="en-US"/>
    </w:rPr>
  </w:style>
  <w:style w:type="character" w:customStyle="1" w:styleId="80">
    <w:name w:val="标题 8 字符"/>
    <w:link w:val="8"/>
    <w:uiPriority w:val="99"/>
    <w:qFormat/>
    <w:rsid w:val="00BE1392"/>
    <w:rPr>
      <w:rFonts w:ascii="Arial" w:hAnsi="Arial"/>
      <w:sz w:val="36"/>
      <w:lang w:val="en-GB" w:eastAsia="en-US"/>
    </w:rPr>
  </w:style>
  <w:style w:type="character" w:customStyle="1" w:styleId="90">
    <w:name w:val="标题 9 字符"/>
    <w:link w:val="9"/>
    <w:uiPriority w:val="9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uiPriority w:val="99"/>
    <w:qFormat/>
    <w:rsid w:val="00BE1392"/>
    <w:rPr>
      <w:rFonts w:ascii="Times New Roman" w:hAnsi="Times New Roman"/>
      <w:lang w:val="en-GB" w:eastAsia="en-US"/>
    </w:rPr>
  </w:style>
  <w:style w:type="character" w:customStyle="1" w:styleId="26">
    <w:name w:val="列表 2 字符"/>
    <w:link w:val="25"/>
    <w:uiPriority w:val="99"/>
    <w:qFormat/>
    <w:rsid w:val="00BE1392"/>
    <w:rPr>
      <w:rFonts w:ascii="Times New Roman" w:hAnsi="Times New Roman"/>
      <w:lang w:val="en-GB" w:eastAsia="en-US"/>
    </w:rPr>
  </w:style>
  <w:style w:type="character" w:customStyle="1" w:styleId="33">
    <w:name w:val="列表项目符号 3 字符"/>
    <w:link w:val="32"/>
    <w:uiPriority w:val="99"/>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881986110">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699042399">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1843661791">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5</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473</cp:revision>
  <cp:lastPrinted>1900-12-31T16:00:00Z</cp:lastPrinted>
  <dcterms:created xsi:type="dcterms:W3CDTF">2020-02-03T08:32:00Z</dcterms:created>
  <dcterms:modified xsi:type="dcterms:W3CDTF">2024-02-19T02:27:00Z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